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9092E" w:rsidP="00401B95" w:rsidRDefault="008F3138" w14:paraId="6279F263" w14:textId="7ADF3670">
      <w:pPr>
        <w:ind w:left="4956"/>
        <w15:collapsed w:val="false"/>
        <w:rPr>
          <w:rFonts w:ascii="Arial" w:hAnsi="Arial" w:cs="Arial"/>
        </w:rPr>
      </w:pPr>
      <w:r>
        <w:t xml:space="preserve"> </w:t>
      </w:r>
      <w:r w:rsidR="00401B95">
        <w:t xml:space="preserve">    </w:t>
      </w:r>
      <w:r w:rsidR="00074C69">
        <w:t xml:space="preserve">     </w:t>
      </w:r>
      <w:r w:rsidRPr="000668A2">
        <w:rPr>
          <w:rFonts w:ascii="Arial" w:hAnsi="Arial" w:cs="Arial"/>
        </w:rPr>
        <w:t>Poslovni b</w:t>
      </w:r>
      <w:r w:rsidRPr="000668A2" w:rsidR="00D9092E">
        <w:rPr>
          <w:rFonts w:ascii="Arial" w:hAnsi="Arial" w:cs="Arial"/>
        </w:rPr>
        <w:t xml:space="preserve">roj: </w:t>
      </w:r>
      <w:r w:rsidRPr="000668A2" w:rsidR="00BF340B">
        <w:rPr>
          <w:rFonts w:ascii="Arial" w:hAnsi="Arial" w:cs="Arial"/>
        </w:rPr>
        <w:t>Ovr-</w:t>
      </w:r>
      <w:r w:rsidR="00B2638F">
        <w:rPr>
          <w:rFonts w:ascii="Arial" w:hAnsi="Arial" w:cs="Arial"/>
        </w:rPr>
        <w:t xml:space="preserve">630/2023-56 </w:t>
      </w:r>
      <w:r w:rsidR="00FC0FF1">
        <w:rPr>
          <w:rFonts w:ascii="Arial" w:hAnsi="Arial" w:cs="Arial"/>
        </w:rPr>
        <w:t xml:space="preserve"> </w:t>
      </w:r>
    </w:p>
    <w:p w:rsidRPr="000668A2" w:rsidR="000668A2" w:rsidP="00401B95" w:rsidRDefault="000668A2" w14:paraId="7B54B753" w14:textId="77777777">
      <w:pPr>
        <w:ind w:left="4956"/>
        <w:rPr>
          <w:rFonts w:ascii="Arial" w:hAnsi="Arial" w:cs="Arial"/>
        </w:rPr>
      </w:pPr>
    </w:p>
    <w:p w:rsidRPr="000668A2" w:rsidR="00401B95" w:rsidP="00D9092E" w:rsidRDefault="00401B95" w14:paraId="7C09D28D" w14:textId="77777777">
      <w:pPr>
        <w:jc w:val="center"/>
        <w:rPr>
          <w:rFonts w:ascii="Arial" w:hAnsi="Arial" w:cs="Arial"/>
        </w:rPr>
      </w:pPr>
    </w:p>
    <w:p w:rsidRPr="000668A2" w:rsidR="00D9092E" w:rsidP="00D9092E" w:rsidRDefault="00D9092E" w14:paraId="1FDF5E8A" w14:textId="77777777">
      <w:pPr>
        <w:jc w:val="center"/>
        <w:rPr>
          <w:rFonts w:ascii="Arial" w:hAnsi="Arial" w:cs="Arial"/>
        </w:rPr>
      </w:pPr>
      <w:r w:rsidRPr="000668A2">
        <w:rPr>
          <w:rFonts w:ascii="Arial" w:hAnsi="Arial" w:cs="Arial"/>
        </w:rPr>
        <w:t>Z A P I S N I K</w:t>
      </w:r>
    </w:p>
    <w:p w:rsidRPr="000668A2" w:rsidR="00D9092E" w:rsidP="00D9092E" w:rsidRDefault="00D9092E" w14:paraId="573A9C96" w14:textId="05B9782A">
      <w:pPr>
        <w:jc w:val="center"/>
        <w:rPr>
          <w:rFonts w:ascii="Arial" w:hAnsi="Arial" w:cs="Arial"/>
        </w:rPr>
      </w:pPr>
      <w:r w:rsidRPr="000668A2">
        <w:rPr>
          <w:rFonts w:ascii="Arial" w:hAnsi="Arial" w:cs="Arial"/>
        </w:rPr>
        <w:t xml:space="preserve">od </w:t>
      </w:r>
      <w:r w:rsidR="00FC0FF1">
        <w:rPr>
          <w:rFonts w:ascii="Arial" w:hAnsi="Arial" w:cs="Arial"/>
        </w:rPr>
        <w:t>1</w:t>
      </w:r>
      <w:r w:rsidR="00B2638F">
        <w:rPr>
          <w:rFonts w:ascii="Arial" w:hAnsi="Arial" w:cs="Arial"/>
        </w:rPr>
        <w:t xml:space="preserve">6. travnja 2026.  </w:t>
      </w:r>
      <w:r w:rsidR="00FC0FF1">
        <w:rPr>
          <w:rFonts w:ascii="Arial" w:hAnsi="Arial" w:cs="Arial"/>
        </w:rPr>
        <w:t xml:space="preserve">  </w:t>
      </w:r>
    </w:p>
    <w:p w:rsidRPr="000668A2" w:rsidR="00B80774" w:rsidP="00D9092E" w:rsidRDefault="00B80774" w14:paraId="7E961921" w14:textId="77777777">
      <w:pPr>
        <w:jc w:val="center"/>
        <w:rPr>
          <w:rFonts w:ascii="Arial" w:hAnsi="Arial" w:cs="Arial"/>
        </w:rPr>
      </w:pPr>
    </w:p>
    <w:p w:rsidRPr="007D083A" w:rsidR="00E51484" w:rsidP="007D083A" w:rsidRDefault="00D9092E" w14:paraId="5F4F03BE" w14:textId="047644C1">
      <w:pPr>
        <w:pStyle w:val="Default"/>
        <w:jc w:val="both"/>
      </w:pPr>
      <w:r w:rsidRPr="000668A2">
        <w:tab/>
      </w:r>
      <w:r w:rsidRPr="007D083A">
        <w:t>Sastavljen kod Opć</w:t>
      </w:r>
      <w:r w:rsidRPr="007D083A" w:rsidR="000C7D36">
        <w:t xml:space="preserve">inskog suda u Čakovcu u ovršnom </w:t>
      </w:r>
      <w:r w:rsidRPr="007D083A">
        <w:t>predmetu</w:t>
      </w:r>
      <w:r w:rsidRPr="007D083A" w:rsidR="007D083A">
        <w:t xml:space="preserve"> </w:t>
      </w:r>
      <w:r w:rsidRPr="007D083A" w:rsidR="002C57DC">
        <w:t>ovrhovoditelja</w:t>
      </w:r>
      <w:r w:rsidRPr="007D083A" w:rsidR="007D083A">
        <w:t xml:space="preserve"> </w:t>
      </w:r>
      <w:r w:rsidR="00B2638F">
        <w:t xml:space="preserve">Privredna banka Zagreb d.d. Radnička cesta 50, OIB 02535697732, zastupanog po punomoćniku Zoranu Vidoviću, odvjetniku u Varaždinu, protiv I ovršenika Roberta Srpaka iz R Njemačke, Von.Der-Goltz-Allee 26 Kiel, OIB 32139729100 i II ovršenika Mirjane Šikić iz Strelca 23, OIB 69651903198, povodom ročišta za diobu kupovnine </w:t>
      </w:r>
    </w:p>
    <w:p w:rsidRPr="000668A2" w:rsidR="00D9092E" w:rsidP="00D9092E" w:rsidRDefault="00D9092E" w14:paraId="754F7A7E" w14:textId="77777777">
      <w:pPr>
        <w:jc w:val="both"/>
        <w:rPr>
          <w:rFonts w:ascii="Arial" w:hAnsi="Arial" w:cs="Arial"/>
        </w:rPr>
      </w:pPr>
    </w:p>
    <w:p w:rsidRPr="000668A2" w:rsidR="00D9092E" w:rsidP="00D9092E" w:rsidRDefault="00D9092E" w14:paraId="051B3840" w14:textId="77777777">
      <w:pPr>
        <w:jc w:val="both"/>
        <w:rPr>
          <w:rFonts w:ascii="Arial" w:hAnsi="Arial" w:cs="Arial"/>
        </w:rPr>
      </w:pPr>
      <w:r w:rsidRPr="000668A2">
        <w:rPr>
          <w:rFonts w:ascii="Arial" w:hAnsi="Arial" w:cs="Arial"/>
        </w:rPr>
        <w:t>Od strane suda nazočni:</w:t>
      </w:r>
      <w:r w:rsidRPr="000668A2" w:rsidR="006B2C97">
        <w:rPr>
          <w:rFonts w:ascii="Arial" w:hAnsi="Arial" w:cs="Arial"/>
        </w:rPr>
        <w:t xml:space="preserve"> </w:t>
      </w:r>
    </w:p>
    <w:p w:rsidRPr="000668A2" w:rsidR="00967042" w:rsidP="00D9092E" w:rsidRDefault="00E1202E" w14:paraId="0049A82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Sudski savjetnik</w:t>
      </w:r>
      <w:r w:rsidRPr="000668A2" w:rsidR="00F17C4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Emanuel Melnjak</w:t>
      </w:r>
      <w:r w:rsidRPr="000668A2" w:rsidR="00F17C46">
        <w:rPr>
          <w:rFonts w:ascii="Arial" w:hAnsi="Arial" w:cs="Arial"/>
        </w:rPr>
        <w:t xml:space="preserve"> </w:t>
      </w:r>
    </w:p>
    <w:p w:rsidR="00D9092E" w:rsidP="00D9092E" w:rsidRDefault="00D9092E" w14:paraId="24C381EF" w14:textId="77777777">
      <w:pPr>
        <w:jc w:val="both"/>
        <w:rPr>
          <w:rFonts w:ascii="Arial" w:hAnsi="Arial" w:cs="Arial"/>
        </w:rPr>
      </w:pPr>
      <w:r w:rsidRPr="000668A2">
        <w:rPr>
          <w:rFonts w:ascii="Arial" w:hAnsi="Arial" w:cs="Arial"/>
        </w:rPr>
        <w:t>Zapisničar</w:t>
      </w:r>
      <w:r w:rsidR="00E1202E">
        <w:rPr>
          <w:rFonts w:ascii="Arial" w:hAnsi="Arial" w:cs="Arial"/>
        </w:rPr>
        <w:t>ka</w:t>
      </w:r>
      <w:r w:rsidRPr="000668A2">
        <w:rPr>
          <w:rFonts w:ascii="Arial" w:hAnsi="Arial" w:cs="Arial"/>
        </w:rPr>
        <w:t xml:space="preserve">: </w:t>
      </w:r>
      <w:r w:rsidR="00E1202E">
        <w:rPr>
          <w:rFonts w:ascii="Arial" w:hAnsi="Arial" w:cs="Arial"/>
        </w:rPr>
        <w:t>Dubravka Lovrec</w:t>
      </w:r>
    </w:p>
    <w:p w:rsidRPr="000668A2" w:rsidR="00E1202E" w:rsidP="00D9092E" w:rsidRDefault="00E1202E" w14:paraId="7B5C6B0A" w14:textId="77777777">
      <w:pPr>
        <w:jc w:val="both"/>
        <w:rPr>
          <w:rFonts w:ascii="Arial" w:hAnsi="Arial" w:cs="Arial"/>
        </w:rPr>
      </w:pPr>
    </w:p>
    <w:p w:rsidRPr="000668A2" w:rsidR="00D9092E" w:rsidP="009A07BE" w:rsidRDefault="00D9092E" w14:paraId="23835638" w14:textId="77777777">
      <w:pPr>
        <w:ind w:left="2832" w:firstLine="708"/>
        <w:jc w:val="both"/>
        <w:rPr>
          <w:rFonts w:ascii="Arial" w:hAnsi="Arial" w:cs="Arial"/>
        </w:rPr>
      </w:pPr>
      <w:r w:rsidRPr="000668A2">
        <w:rPr>
          <w:rFonts w:ascii="Arial" w:hAnsi="Arial" w:cs="Arial"/>
        </w:rPr>
        <w:t>Početak u</w:t>
      </w:r>
      <w:r w:rsidRPr="000668A2" w:rsidR="00836954">
        <w:rPr>
          <w:rFonts w:ascii="Arial" w:hAnsi="Arial" w:cs="Arial"/>
        </w:rPr>
        <w:t xml:space="preserve"> </w:t>
      </w:r>
      <w:r w:rsidR="00FC0FF1">
        <w:rPr>
          <w:rFonts w:ascii="Arial" w:hAnsi="Arial" w:cs="Arial"/>
        </w:rPr>
        <w:t>8</w:t>
      </w:r>
      <w:r w:rsidR="00E1202E">
        <w:rPr>
          <w:rFonts w:ascii="Arial" w:hAnsi="Arial" w:cs="Arial"/>
        </w:rPr>
        <w:t>,00</w:t>
      </w:r>
      <w:r w:rsidRPr="000668A2" w:rsidR="00807F76">
        <w:rPr>
          <w:rFonts w:ascii="Arial" w:hAnsi="Arial" w:cs="Arial"/>
        </w:rPr>
        <w:t xml:space="preserve"> </w:t>
      </w:r>
      <w:r w:rsidRPr="000668A2" w:rsidR="001F0BC4">
        <w:rPr>
          <w:rFonts w:ascii="Arial" w:hAnsi="Arial" w:cs="Arial"/>
        </w:rPr>
        <w:t>s</w:t>
      </w:r>
      <w:r w:rsidRPr="000668A2">
        <w:rPr>
          <w:rFonts w:ascii="Arial" w:hAnsi="Arial" w:cs="Arial"/>
        </w:rPr>
        <w:t>ati</w:t>
      </w:r>
      <w:r w:rsidR="00896DEC">
        <w:rPr>
          <w:rFonts w:ascii="Arial" w:hAnsi="Arial" w:cs="Arial"/>
        </w:rPr>
        <w:t>.</w:t>
      </w:r>
    </w:p>
    <w:p w:rsidRPr="000668A2" w:rsidR="00DA0586" w:rsidP="009A07BE" w:rsidRDefault="00DA0586" w14:paraId="008F784A" w14:textId="77777777">
      <w:pPr>
        <w:ind w:left="2832" w:firstLine="708"/>
        <w:jc w:val="both"/>
        <w:rPr>
          <w:rFonts w:ascii="Arial" w:hAnsi="Arial" w:cs="Arial"/>
        </w:rPr>
      </w:pPr>
    </w:p>
    <w:p w:rsidRPr="000668A2" w:rsidR="00D62FA7" w:rsidP="00153786" w:rsidRDefault="00153786" w14:paraId="1B066F79" w14:textId="77777777">
      <w:pPr>
        <w:rPr>
          <w:rFonts w:ascii="Arial" w:hAnsi="Arial" w:cs="Arial"/>
        </w:rPr>
      </w:pPr>
      <w:r w:rsidRPr="000668A2">
        <w:rPr>
          <w:rFonts w:ascii="Arial" w:hAnsi="Arial" w:cs="Arial"/>
        </w:rPr>
        <w:t>Utvrđuje se da su pristupili:</w:t>
      </w:r>
    </w:p>
    <w:p w:rsidRPr="000668A2" w:rsidR="00DA0586" w:rsidP="00153786" w:rsidRDefault="00DA0586" w14:paraId="60EF3E76" w14:textId="77777777">
      <w:pPr>
        <w:rPr>
          <w:rFonts w:ascii="Arial" w:hAnsi="Arial" w:cs="Arial"/>
        </w:rPr>
      </w:pPr>
    </w:p>
    <w:p w:rsidR="00B2638F" w:rsidP="007D083A" w:rsidRDefault="002B4E67" w14:paraId="368DED0B" w14:textId="2A0F0CFB">
      <w:pPr>
        <w:ind w:firstLine="708"/>
        <w:jc w:val="both"/>
        <w:rPr>
          <w:rFonts w:ascii="Arial" w:hAnsi="Arial" w:cs="Arial"/>
        </w:rPr>
      </w:pPr>
      <w:r w:rsidRPr="000668A2">
        <w:rPr>
          <w:rFonts w:ascii="Arial" w:hAnsi="Arial" w:cs="Arial"/>
        </w:rPr>
        <w:t xml:space="preserve">Za </w:t>
      </w:r>
      <w:r w:rsidRPr="000668A2" w:rsidR="004D566D">
        <w:rPr>
          <w:rFonts w:ascii="Arial" w:hAnsi="Arial" w:cs="Arial"/>
        </w:rPr>
        <w:t>o</w:t>
      </w:r>
      <w:r w:rsidR="00365C28">
        <w:rPr>
          <w:rFonts w:ascii="Arial" w:hAnsi="Arial" w:cs="Arial"/>
        </w:rPr>
        <w:t>vrhovoditelja</w:t>
      </w:r>
      <w:r w:rsidR="007B5959">
        <w:rPr>
          <w:rFonts w:ascii="Arial" w:hAnsi="Arial" w:cs="Arial"/>
        </w:rPr>
        <w:t xml:space="preserve"> – </w:t>
      </w:r>
      <w:r w:rsidR="00C16F1F">
        <w:rPr>
          <w:rFonts w:ascii="Arial" w:hAnsi="Arial" w:cs="Arial"/>
        </w:rPr>
        <w:t xml:space="preserve">punomoćnik Zoran Vidović, odvjetnik u Varaždinu </w:t>
      </w:r>
    </w:p>
    <w:p w:rsidR="00B2638F" w:rsidP="007D083A" w:rsidRDefault="00B2638F" w14:paraId="3F60E84E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I ovršenika: nitko </w:t>
      </w:r>
    </w:p>
    <w:p w:rsidR="00B2638F" w:rsidP="007D083A" w:rsidRDefault="00B2638F" w14:paraId="65FB7FB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II ovršenicu: nitko  </w:t>
      </w:r>
    </w:p>
    <w:p w:rsidR="00B2638F" w:rsidP="007D083A" w:rsidRDefault="00B2638F" w14:paraId="74B410CF" w14:textId="77777777">
      <w:pPr>
        <w:ind w:firstLine="708"/>
        <w:jc w:val="both"/>
        <w:rPr>
          <w:rFonts w:ascii="Arial" w:hAnsi="Arial" w:cs="Arial"/>
        </w:rPr>
      </w:pPr>
    </w:p>
    <w:p w:rsidR="004E4F04" w:rsidP="00FC0FF1" w:rsidRDefault="00B2638F" w14:paraId="0DE16DD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založnog vjerovnika: </w:t>
      </w:r>
      <w:r w:rsidR="004E4F04">
        <w:rPr>
          <w:rFonts w:ascii="Arial" w:hAnsi="Arial" w:cs="Arial"/>
        </w:rPr>
        <w:t xml:space="preserve">nitko </w:t>
      </w:r>
    </w:p>
    <w:p w:rsidR="004E4F04" w:rsidP="00FC0FF1" w:rsidRDefault="004E4F04" w14:paraId="15FE4BC9" w14:textId="77777777">
      <w:pPr>
        <w:ind w:firstLine="708"/>
        <w:jc w:val="both"/>
        <w:rPr>
          <w:rFonts w:ascii="Arial" w:hAnsi="Arial" w:cs="Arial"/>
        </w:rPr>
      </w:pPr>
    </w:p>
    <w:p w:rsidR="00B2638F" w:rsidP="00FC0FF1" w:rsidRDefault="00C16F1F" w14:paraId="3DC1BC52" w14:textId="6AB4FC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je dostava poziva za I ovršenika uredno iskazana, putem e oglasne ploče suda, dok  za II ovršenicu </w:t>
      </w:r>
      <w:r w:rsidR="004E4F04">
        <w:rPr>
          <w:rFonts w:ascii="Arial" w:hAnsi="Arial" w:cs="Arial"/>
        </w:rPr>
        <w:t xml:space="preserve">dostava nije uredno iskazana. </w:t>
      </w:r>
    </w:p>
    <w:p w:rsidR="00C16F1F" w:rsidP="00FC0FF1" w:rsidRDefault="00C16F1F" w14:paraId="10613913" w14:textId="77777777">
      <w:pPr>
        <w:ind w:firstLine="708"/>
        <w:jc w:val="both"/>
        <w:rPr>
          <w:rFonts w:ascii="Arial" w:hAnsi="Arial" w:cs="Arial"/>
        </w:rPr>
      </w:pPr>
    </w:p>
    <w:p w:rsidR="00222C03" w:rsidP="007D083A" w:rsidRDefault="00222C03" w14:paraId="7D0635A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222C03" w:rsidP="007D083A" w:rsidRDefault="00222C03" w14:paraId="72456637" w14:textId="77777777">
      <w:pPr>
        <w:ind w:firstLine="708"/>
        <w:jc w:val="both"/>
        <w:rPr>
          <w:rFonts w:ascii="Arial" w:hAnsi="Arial" w:cs="Arial"/>
        </w:rPr>
      </w:pPr>
    </w:p>
    <w:p w:rsidR="00222C03" w:rsidP="00222C03" w:rsidRDefault="00222C03" w14:paraId="6B6F334E" w14:textId="77777777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1466B5" w:rsidP="00222C03" w:rsidRDefault="001466B5" w14:paraId="241023C2" w14:textId="77777777">
      <w:pPr>
        <w:ind w:firstLine="708"/>
        <w:jc w:val="center"/>
        <w:rPr>
          <w:rFonts w:ascii="Arial" w:hAnsi="Arial" w:cs="Arial"/>
        </w:rPr>
      </w:pPr>
    </w:p>
    <w:p w:rsidR="007B5959" w:rsidP="004E4F04" w:rsidRDefault="001466B5" w14:paraId="1A389D06" w14:textId="5A47DD2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Današnje ročište održati će</w:t>
      </w:r>
      <w:r w:rsidR="007B5959">
        <w:rPr>
          <w:rFonts w:ascii="Arial" w:hAnsi="Arial" w:cs="Arial"/>
        </w:rPr>
        <w:t xml:space="preserve"> se u odsutnosti </w:t>
      </w:r>
      <w:r w:rsidR="004E4F04">
        <w:rPr>
          <w:rFonts w:ascii="Arial" w:hAnsi="Arial" w:cs="Arial"/>
        </w:rPr>
        <w:t xml:space="preserve">ovršenika.   </w:t>
      </w:r>
      <w:r w:rsidR="007B5959">
        <w:rPr>
          <w:rFonts w:ascii="Arial" w:hAnsi="Arial" w:cs="Arial"/>
        </w:rPr>
        <w:t xml:space="preserve"> </w:t>
      </w:r>
    </w:p>
    <w:p w:rsidR="00C16F1F" w:rsidP="001466B5" w:rsidRDefault="00C16F1F" w14:paraId="3F61902A" w14:textId="77777777">
      <w:pPr>
        <w:ind w:firstLine="708"/>
        <w:jc w:val="both"/>
        <w:rPr>
          <w:rFonts w:ascii="Arial" w:hAnsi="Arial" w:cs="Arial"/>
        </w:rPr>
      </w:pPr>
    </w:p>
    <w:p w:rsidR="00E737BE" w:rsidP="001466B5" w:rsidRDefault="00C16F1F" w14:paraId="650FFD73" w14:textId="3005A71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založni vjerovnik Republika Hrvatska </w:t>
      </w:r>
      <w:r w:rsidR="004E4F04">
        <w:rPr>
          <w:rFonts w:ascii="Arial" w:hAnsi="Arial" w:cs="Arial"/>
        </w:rPr>
        <w:t xml:space="preserve"> dana 17.2.2026. </w:t>
      </w:r>
      <w:r w:rsidR="007B5959">
        <w:rPr>
          <w:rFonts w:ascii="Arial" w:hAnsi="Arial" w:cs="Arial"/>
        </w:rPr>
        <w:t xml:space="preserve"> dostavio </w:t>
      </w:r>
      <w:r>
        <w:rPr>
          <w:rFonts w:ascii="Arial" w:hAnsi="Arial" w:cs="Arial"/>
        </w:rPr>
        <w:t xml:space="preserve">podnesak kojim obavještava sud </w:t>
      </w:r>
      <w:r w:rsidR="004E4F04">
        <w:rPr>
          <w:rFonts w:ascii="Arial" w:hAnsi="Arial" w:cs="Arial"/>
        </w:rPr>
        <w:t xml:space="preserve">da </w:t>
      </w:r>
      <w:r w:rsidR="00E737BE">
        <w:rPr>
          <w:rFonts w:ascii="Arial" w:hAnsi="Arial" w:cs="Arial"/>
        </w:rPr>
        <w:t xml:space="preserve">Porezna uprava ima potraživanja prema ovršenicima  s osnova poreza i drugih pristojbi za posljednju godinu, a sve prema  priloženom poreznom rješenju Ministarstva financija. </w:t>
      </w:r>
    </w:p>
    <w:p w:rsidR="004E4F04" w:rsidP="001466B5" w:rsidRDefault="004E4F04" w14:paraId="547D7178" w14:textId="77777777">
      <w:pPr>
        <w:ind w:firstLine="708"/>
        <w:jc w:val="both"/>
        <w:rPr>
          <w:rFonts w:ascii="Arial" w:hAnsi="Arial" w:cs="Arial"/>
        </w:rPr>
      </w:pPr>
    </w:p>
    <w:p w:rsidR="004E4F04" w:rsidP="004E4F04" w:rsidRDefault="004E4F04" w14:paraId="35DBF336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 2. travnja 2026. zaprimljen podnesak ovrhovoditelja – kojim je isti dostavio obračun potraživanja u ovome postupku. </w:t>
      </w:r>
    </w:p>
    <w:p w:rsidR="004E4F04" w:rsidP="001466B5" w:rsidRDefault="004E4F04" w14:paraId="49E01D97" w14:textId="77777777">
      <w:pPr>
        <w:ind w:firstLine="708"/>
        <w:jc w:val="both"/>
        <w:rPr>
          <w:rFonts w:ascii="Arial" w:hAnsi="Arial" w:cs="Arial"/>
        </w:rPr>
      </w:pPr>
    </w:p>
    <w:p w:rsidR="00E737BE" w:rsidP="001466B5" w:rsidRDefault="00E737BE" w14:paraId="569AE42A" w14:textId="77777777">
      <w:pPr>
        <w:ind w:firstLine="708"/>
        <w:jc w:val="both"/>
        <w:rPr>
          <w:rFonts w:ascii="Arial" w:hAnsi="Arial" w:cs="Arial"/>
        </w:rPr>
      </w:pPr>
    </w:p>
    <w:p w:rsidR="007B5959" w:rsidP="001466B5" w:rsidRDefault="007B5959" w14:paraId="42559E0D" w14:textId="196EF6B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Zz ovrhovoditelj</w:t>
      </w:r>
      <w:r w:rsidR="00E737B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izjavljuje da u cijelosti ostaje kod predanog obračuna potraživanja od dana </w:t>
      </w:r>
      <w:r w:rsidR="00E737BE">
        <w:rPr>
          <w:rFonts w:ascii="Arial" w:hAnsi="Arial" w:cs="Arial"/>
        </w:rPr>
        <w:t xml:space="preserve">2. travnja 2026. </w:t>
      </w:r>
      <w:r>
        <w:rPr>
          <w:rFonts w:ascii="Arial" w:hAnsi="Arial" w:cs="Arial"/>
        </w:rPr>
        <w:t>godine.</w:t>
      </w:r>
    </w:p>
    <w:p w:rsidR="001466B5" w:rsidP="001466B5" w:rsidRDefault="001466B5" w14:paraId="699D3E66" w14:textId="77777777">
      <w:pPr>
        <w:ind w:firstLine="708"/>
        <w:jc w:val="both"/>
        <w:rPr>
          <w:rFonts w:ascii="Arial" w:hAnsi="Arial" w:cs="Arial"/>
        </w:rPr>
      </w:pPr>
    </w:p>
    <w:p w:rsidR="001466B5" w:rsidP="001466B5" w:rsidRDefault="001466B5" w14:paraId="506FBB8D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1466B5" w:rsidP="001466B5" w:rsidRDefault="001466B5" w14:paraId="697AEAA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Rješenje</w:t>
      </w:r>
    </w:p>
    <w:p w:rsidR="004E4F04" w:rsidP="001466B5" w:rsidRDefault="004E4F04" w14:paraId="49DC9960" w14:textId="77777777">
      <w:pPr>
        <w:ind w:firstLine="708"/>
        <w:jc w:val="both"/>
        <w:rPr>
          <w:rFonts w:ascii="Arial" w:hAnsi="Arial" w:cs="Arial"/>
        </w:rPr>
      </w:pPr>
    </w:p>
    <w:p w:rsidR="004E4F04" w:rsidP="001466B5" w:rsidRDefault="004E4F04" w14:paraId="03AD8DAC" w14:textId="175F576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Podnesak ovrhovoditelja dostaviti će se I i II ovršeniku na očitovanje u roku od 8 dana. Podnesak založnog vjerovnika RH dostaviti će se ovrhovoditelju i I i II ovršeniku </w:t>
      </w:r>
      <w:r w:rsidR="004E4646">
        <w:rPr>
          <w:rFonts w:ascii="Arial" w:hAnsi="Arial" w:cs="Arial"/>
        </w:rPr>
        <w:t xml:space="preserve">na očitovanje u roku od 8 dana. </w:t>
      </w:r>
    </w:p>
    <w:p w:rsidR="001466B5" w:rsidP="001466B5" w:rsidRDefault="001466B5" w14:paraId="2B893874" w14:textId="77777777">
      <w:pPr>
        <w:ind w:firstLine="708"/>
        <w:jc w:val="both"/>
        <w:rPr>
          <w:rFonts w:ascii="Arial" w:hAnsi="Arial" w:cs="Arial"/>
        </w:rPr>
      </w:pPr>
    </w:p>
    <w:p w:rsidR="001466B5" w:rsidP="001466B5" w:rsidRDefault="001466B5" w14:paraId="4A477290" w14:textId="6F7D85B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nastavku postupka </w:t>
      </w:r>
      <w:r w:rsidR="004E4646">
        <w:rPr>
          <w:rFonts w:ascii="Arial" w:hAnsi="Arial" w:cs="Arial"/>
        </w:rPr>
        <w:t xml:space="preserve">donijeti će se odluke pisanim putem.   </w:t>
      </w:r>
    </w:p>
    <w:p w:rsidR="00C16C9C" w:rsidP="00D21767" w:rsidRDefault="00C16C9C" w14:paraId="3202CF89" w14:textId="77777777">
      <w:pPr>
        <w:ind w:firstLine="708"/>
        <w:jc w:val="both"/>
        <w:rPr>
          <w:rFonts w:ascii="Arial" w:hAnsi="Arial" w:cs="Arial"/>
        </w:rPr>
      </w:pPr>
    </w:p>
    <w:p w:rsidRPr="00D21767" w:rsidR="00C16C9C" w:rsidP="00C16C9C" w:rsidRDefault="00C16C9C" w14:paraId="30E090B7" w14:textId="01E05158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7B5959">
        <w:rPr>
          <w:rFonts w:ascii="Arial" w:hAnsi="Arial" w:cs="Arial"/>
        </w:rPr>
        <w:t>8,0</w:t>
      </w:r>
      <w:r w:rsidR="004E4646">
        <w:rPr>
          <w:rFonts w:ascii="Arial" w:hAnsi="Arial" w:cs="Arial"/>
        </w:rPr>
        <w:t>5</w:t>
      </w:r>
      <w:r w:rsidR="007B59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sati.</w:t>
      </w:r>
    </w:p>
    <w:sectPr w:rsidRPr="00D21767" w:rsidR="00C16C9C" w:rsidSect="00141DB8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B2F5C" w:rsidRDefault="004B2F5C" w14:paraId="6F554372" w14:textId="77777777">
      <w:r>
        <w:separator/>
      </w:r>
    </w:p>
  </w:endnote>
  <w:endnote w:type="continuationSeparator" w:id="0">
    <w:p w:rsidR="004B2F5C" w:rsidRDefault="004B2F5C" w14:paraId="440C0CF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B2F5C" w:rsidRDefault="004B2F5C" w14:paraId="09F6E50C" w14:textId="77777777">
      <w:r>
        <w:separator/>
      </w:r>
    </w:p>
  </w:footnote>
  <w:footnote w:type="continuationSeparator" w:id="0">
    <w:p w:rsidR="004B2F5C" w:rsidRDefault="004B2F5C" w14:paraId="0C4CA6D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47CB" w:rsidP="007A4817" w:rsidRDefault="005F47CB" w14:paraId="5194F898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F47CB" w:rsidRDefault="005F47CB" w14:paraId="5B11C4F8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47CB" w:rsidP="007A4817" w:rsidRDefault="005F47CB" w14:paraId="474BB14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95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71C09" w:rsidR="005F47CB" w:rsidP="00576E08" w:rsidRDefault="00576E08" w14:paraId="3DDC6122" w14:textId="77777777">
    <w:pPr>
      <w:pStyle w:val="Zaglavlje"/>
      <w:tabs>
        <w:tab w:val="clear" w:pos="4536"/>
        <w:tab w:val="clear" w:pos="9072"/>
        <w:tab w:val="left" w:pos="6290"/>
      </w:tabs>
      <w:rPr>
        <w:rFonts w:ascii="Arial" w:hAnsi="Arial" w:cs="Arial"/>
      </w:rPr>
    </w:pPr>
    <w:r>
      <w:t xml:space="preserve">                                                                                            </w:t>
    </w:r>
    <w:r w:rsidR="00F43E3C">
      <w:t xml:space="preserve">  </w:t>
    </w:r>
    <w:r w:rsidR="007D083A">
      <w:t xml:space="preserve">     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92E"/>
    <w:rsid w:val="00001D77"/>
    <w:rsid w:val="00003064"/>
    <w:rsid w:val="00004F0C"/>
    <w:rsid w:val="00006A14"/>
    <w:rsid w:val="000113C2"/>
    <w:rsid w:val="00016EEA"/>
    <w:rsid w:val="00020BBF"/>
    <w:rsid w:val="000258D2"/>
    <w:rsid w:val="000341A3"/>
    <w:rsid w:val="000352C9"/>
    <w:rsid w:val="00041A99"/>
    <w:rsid w:val="0004271C"/>
    <w:rsid w:val="00042C74"/>
    <w:rsid w:val="000449D5"/>
    <w:rsid w:val="00054C70"/>
    <w:rsid w:val="00056C45"/>
    <w:rsid w:val="00062E78"/>
    <w:rsid w:val="000646B5"/>
    <w:rsid w:val="000668A2"/>
    <w:rsid w:val="00067B1A"/>
    <w:rsid w:val="00070125"/>
    <w:rsid w:val="00071CED"/>
    <w:rsid w:val="00074C69"/>
    <w:rsid w:val="00075B23"/>
    <w:rsid w:val="000800A6"/>
    <w:rsid w:val="00082EB3"/>
    <w:rsid w:val="00083275"/>
    <w:rsid w:val="0008739E"/>
    <w:rsid w:val="0009087A"/>
    <w:rsid w:val="00091637"/>
    <w:rsid w:val="00097701"/>
    <w:rsid w:val="000A2A14"/>
    <w:rsid w:val="000A5E9A"/>
    <w:rsid w:val="000A76CF"/>
    <w:rsid w:val="000C03DB"/>
    <w:rsid w:val="000C4F9E"/>
    <w:rsid w:val="000C7D36"/>
    <w:rsid w:val="000D07D6"/>
    <w:rsid w:val="000D2DEF"/>
    <w:rsid w:val="000D428C"/>
    <w:rsid w:val="000D6808"/>
    <w:rsid w:val="000E2ADA"/>
    <w:rsid w:val="000E3120"/>
    <w:rsid w:val="000E3B5A"/>
    <w:rsid w:val="000E461A"/>
    <w:rsid w:val="000E77F2"/>
    <w:rsid w:val="000F1D40"/>
    <w:rsid w:val="000F3E34"/>
    <w:rsid w:val="001011B5"/>
    <w:rsid w:val="00106C10"/>
    <w:rsid w:val="0011315F"/>
    <w:rsid w:val="00114FC7"/>
    <w:rsid w:val="0012277C"/>
    <w:rsid w:val="00123FAA"/>
    <w:rsid w:val="00124FB1"/>
    <w:rsid w:val="00125834"/>
    <w:rsid w:val="00131A38"/>
    <w:rsid w:val="001320AA"/>
    <w:rsid w:val="001338C2"/>
    <w:rsid w:val="00141DB8"/>
    <w:rsid w:val="001466B5"/>
    <w:rsid w:val="00151EFB"/>
    <w:rsid w:val="00153786"/>
    <w:rsid w:val="00153EA8"/>
    <w:rsid w:val="00155600"/>
    <w:rsid w:val="001559F8"/>
    <w:rsid w:val="00157D9B"/>
    <w:rsid w:val="00157DAB"/>
    <w:rsid w:val="00164737"/>
    <w:rsid w:val="00164CB0"/>
    <w:rsid w:val="00164FF4"/>
    <w:rsid w:val="00165993"/>
    <w:rsid w:val="00165A4A"/>
    <w:rsid w:val="00172D27"/>
    <w:rsid w:val="00173BC0"/>
    <w:rsid w:val="0017689E"/>
    <w:rsid w:val="0018108A"/>
    <w:rsid w:val="001834BD"/>
    <w:rsid w:val="00185080"/>
    <w:rsid w:val="001855E4"/>
    <w:rsid w:val="0018780E"/>
    <w:rsid w:val="001904DC"/>
    <w:rsid w:val="00191E16"/>
    <w:rsid w:val="00192EEF"/>
    <w:rsid w:val="00195C20"/>
    <w:rsid w:val="00196D08"/>
    <w:rsid w:val="001A1530"/>
    <w:rsid w:val="001A293F"/>
    <w:rsid w:val="001A5B8E"/>
    <w:rsid w:val="001B2DED"/>
    <w:rsid w:val="001B765F"/>
    <w:rsid w:val="001C28E0"/>
    <w:rsid w:val="001C395E"/>
    <w:rsid w:val="001C3B52"/>
    <w:rsid w:val="001C51AB"/>
    <w:rsid w:val="001D778B"/>
    <w:rsid w:val="001E0F6B"/>
    <w:rsid w:val="001E1CD6"/>
    <w:rsid w:val="001E255F"/>
    <w:rsid w:val="001E5F8A"/>
    <w:rsid w:val="001E7D55"/>
    <w:rsid w:val="001F0BC4"/>
    <w:rsid w:val="001F144F"/>
    <w:rsid w:val="001F1BC1"/>
    <w:rsid w:val="001F1E3E"/>
    <w:rsid w:val="001F2371"/>
    <w:rsid w:val="001F3798"/>
    <w:rsid w:val="001F3B5C"/>
    <w:rsid w:val="001F3C8D"/>
    <w:rsid w:val="001F42AB"/>
    <w:rsid w:val="001F4EE1"/>
    <w:rsid w:val="001F5B3B"/>
    <w:rsid w:val="001F7B3D"/>
    <w:rsid w:val="00203226"/>
    <w:rsid w:val="002036CA"/>
    <w:rsid w:val="002076F6"/>
    <w:rsid w:val="002109EC"/>
    <w:rsid w:val="00222837"/>
    <w:rsid w:val="00222C03"/>
    <w:rsid w:val="00223CEE"/>
    <w:rsid w:val="0022547C"/>
    <w:rsid w:val="002322D5"/>
    <w:rsid w:val="00235597"/>
    <w:rsid w:val="00237631"/>
    <w:rsid w:val="002400A3"/>
    <w:rsid w:val="002459FA"/>
    <w:rsid w:val="002464C9"/>
    <w:rsid w:val="00246DC0"/>
    <w:rsid w:val="002472A8"/>
    <w:rsid w:val="00247400"/>
    <w:rsid w:val="002571B7"/>
    <w:rsid w:val="00260ACB"/>
    <w:rsid w:val="00265FAF"/>
    <w:rsid w:val="0026677F"/>
    <w:rsid w:val="00270074"/>
    <w:rsid w:val="00270AA7"/>
    <w:rsid w:val="00270BA4"/>
    <w:rsid w:val="002739AC"/>
    <w:rsid w:val="00281816"/>
    <w:rsid w:val="00283757"/>
    <w:rsid w:val="0028511B"/>
    <w:rsid w:val="00286DE0"/>
    <w:rsid w:val="00293C2C"/>
    <w:rsid w:val="00293F34"/>
    <w:rsid w:val="00294DC7"/>
    <w:rsid w:val="00295B6D"/>
    <w:rsid w:val="002B4E67"/>
    <w:rsid w:val="002B6B58"/>
    <w:rsid w:val="002C29F2"/>
    <w:rsid w:val="002C57DC"/>
    <w:rsid w:val="002C5E47"/>
    <w:rsid w:val="002C7871"/>
    <w:rsid w:val="002D00A4"/>
    <w:rsid w:val="002D0DF5"/>
    <w:rsid w:val="002D179E"/>
    <w:rsid w:val="002D2BC2"/>
    <w:rsid w:val="002D534E"/>
    <w:rsid w:val="002D7F5C"/>
    <w:rsid w:val="002E0DA9"/>
    <w:rsid w:val="002E1A62"/>
    <w:rsid w:val="002E2256"/>
    <w:rsid w:val="002E532D"/>
    <w:rsid w:val="002E5BB3"/>
    <w:rsid w:val="002E5D0E"/>
    <w:rsid w:val="002E69DB"/>
    <w:rsid w:val="002F11C8"/>
    <w:rsid w:val="002F3659"/>
    <w:rsid w:val="002F5091"/>
    <w:rsid w:val="002F5B28"/>
    <w:rsid w:val="002F5CEB"/>
    <w:rsid w:val="002F5DF6"/>
    <w:rsid w:val="002F5ECA"/>
    <w:rsid w:val="002F750E"/>
    <w:rsid w:val="00310B71"/>
    <w:rsid w:val="003113DD"/>
    <w:rsid w:val="00311FF6"/>
    <w:rsid w:val="00312D91"/>
    <w:rsid w:val="003142CA"/>
    <w:rsid w:val="00314B26"/>
    <w:rsid w:val="0031684E"/>
    <w:rsid w:val="003215AC"/>
    <w:rsid w:val="0032377C"/>
    <w:rsid w:val="00324FF5"/>
    <w:rsid w:val="003270D9"/>
    <w:rsid w:val="00333FFC"/>
    <w:rsid w:val="0033687E"/>
    <w:rsid w:val="00336F0A"/>
    <w:rsid w:val="00344BEE"/>
    <w:rsid w:val="00345A71"/>
    <w:rsid w:val="003516D1"/>
    <w:rsid w:val="00352091"/>
    <w:rsid w:val="003551B8"/>
    <w:rsid w:val="00356C89"/>
    <w:rsid w:val="00362531"/>
    <w:rsid w:val="00365C28"/>
    <w:rsid w:val="003714C4"/>
    <w:rsid w:val="00371C09"/>
    <w:rsid w:val="00373500"/>
    <w:rsid w:val="00373B60"/>
    <w:rsid w:val="00381DAB"/>
    <w:rsid w:val="00382513"/>
    <w:rsid w:val="00384DF2"/>
    <w:rsid w:val="0038581F"/>
    <w:rsid w:val="00385BC5"/>
    <w:rsid w:val="0039132A"/>
    <w:rsid w:val="003916A1"/>
    <w:rsid w:val="003927BA"/>
    <w:rsid w:val="003A0A2C"/>
    <w:rsid w:val="003A4B49"/>
    <w:rsid w:val="003A7217"/>
    <w:rsid w:val="003A7A3A"/>
    <w:rsid w:val="003B170B"/>
    <w:rsid w:val="003C385D"/>
    <w:rsid w:val="003C4CDF"/>
    <w:rsid w:val="003C50A3"/>
    <w:rsid w:val="003C6AF1"/>
    <w:rsid w:val="003E0130"/>
    <w:rsid w:val="003E053F"/>
    <w:rsid w:val="003E2AC8"/>
    <w:rsid w:val="003E2D29"/>
    <w:rsid w:val="003E66C1"/>
    <w:rsid w:val="003E66DA"/>
    <w:rsid w:val="003F0A5D"/>
    <w:rsid w:val="003F55B2"/>
    <w:rsid w:val="003F742C"/>
    <w:rsid w:val="003F7BAB"/>
    <w:rsid w:val="004004B6"/>
    <w:rsid w:val="0040123F"/>
    <w:rsid w:val="0040135B"/>
    <w:rsid w:val="00401B95"/>
    <w:rsid w:val="004058E1"/>
    <w:rsid w:val="00417130"/>
    <w:rsid w:val="00417A63"/>
    <w:rsid w:val="00420961"/>
    <w:rsid w:val="0042327C"/>
    <w:rsid w:val="0042602D"/>
    <w:rsid w:val="00427079"/>
    <w:rsid w:val="00432C5B"/>
    <w:rsid w:val="00433705"/>
    <w:rsid w:val="0043629D"/>
    <w:rsid w:val="004362F5"/>
    <w:rsid w:val="00442C00"/>
    <w:rsid w:val="0044467F"/>
    <w:rsid w:val="004452FD"/>
    <w:rsid w:val="00456E4A"/>
    <w:rsid w:val="00456FDB"/>
    <w:rsid w:val="004631E2"/>
    <w:rsid w:val="00467AAE"/>
    <w:rsid w:val="00471E4D"/>
    <w:rsid w:val="00473F7D"/>
    <w:rsid w:val="0047526F"/>
    <w:rsid w:val="004818B9"/>
    <w:rsid w:val="00485558"/>
    <w:rsid w:val="0048634C"/>
    <w:rsid w:val="00492127"/>
    <w:rsid w:val="00493D51"/>
    <w:rsid w:val="004A0E70"/>
    <w:rsid w:val="004A3AA4"/>
    <w:rsid w:val="004A62E6"/>
    <w:rsid w:val="004B2F5C"/>
    <w:rsid w:val="004B4FEB"/>
    <w:rsid w:val="004C09D7"/>
    <w:rsid w:val="004C1A06"/>
    <w:rsid w:val="004C20A9"/>
    <w:rsid w:val="004C2C5B"/>
    <w:rsid w:val="004C3944"/>
    <w:rsid w:val="004C4071"/>
    <w:rsid w:val="004C5526"/>
    <w:rsid w:val="004C7272"/>
    <w:rsid w:val="004D566D"/>
    <w:rsid w:val="004E0087"/>
    <w:rsid w:val="004E2B4C"/>
    <w:rsid w:val="004E4646"/>
    <w:rsid w:val="004E4C93"/>
    <w:rsid w:val="004E4F04"/>
    <w:rsid w:val="004F5C2C"/>
    <w:rsid w:val="004F663E"/>
    <w:rsid w:val="004F6C77"/>
    <w:rsid w:val="00500457"/>
    <w:rsid w:val="00503179"/>
    <w:rsid w:val="00504278"/>
    <w:rsid w:val="005042EF"/>
    <w:rsid w:val="005062C3"/>
    <w:rsid w:val="00506C9F"/>
    <w:rsid w:val="00513A73"/>
    <w:rsid w:val="00513B2F"/>
    <w:rsid w:val="00514D63"/>
    <w:rsid w:val="005179FB"/>
    <w:rsid w:val="00517B00"/>
    <w:rsid w:val="0052118D"/>
    <w:rsid w:val="005313E2"/>
    <w:rsid w:val="00533D88"/>
    <w:rsid w:val="0054466E"/>
    <w:rsid w:val="00550E17"/>
    <w:rsid w:val="00555617"/>
    <w:rsid w:val="0055640F"/>
    <w:rsid w:val="005568FC"/>
    <w:rsid w:val="0056423E"/>
    <w:rsid w:val="00565383"/>
    <w:rsid w:val="00572505"/>
    <w:rsid w:val="00576E08"/>
    <w:rsid w:val="00577A07"/>
    <w:rsid w:val="00577A6C"/>
    <w:rsid w:val="0058267D"/>
    <w:rsid w:val="005831CA"/>
    <w:rsid w:val="00586678"/>
    <w:rsid w:val="00590AF8"/>
    <w:rsid w:val="005930A9"/>
    <w:rsid w:val="0059341C"/>
    <w:rsid w:val="005A113E"/>
    <w:rsid w:val="005A268C"/>
    <w:rsid w:val="005A4B55"/>
    <w:rsid w:val="005C2156"/>
    <w:rsid w:val="005C613E"/>
    <w:rsid w:val="005D062F"/>
    <w:rsid w:val="005D1BBA"/>
    <w:rsid w:val="005D363B"/>
    <w:rsid w:val="005E2020"/>
    <w:rsid w:val="005E259E"/>
    <w:rsid w:val="005E443B"/>
    <w:rsid w:val="005E611E"/>
    <w:rsid w:val="005E7F9C"/>
    <w:rsid w:val="005F07D5"/>
    <w:rsid w:val="005F1A2E"/>
    <w:rsid w:val="005F26E6"/>
    <w:rsid w:val="005F47CB"/>
    <w:rsid w:val="005F7D4B"/>
    <w:rsid w:val="006005BD"/>
    <w:rsid w:val="006010C2"/>
    <w:rsid w:val="00603F27"/>
    <w:rsid w:val="0060558A"/>
    <w:rsid w:val="00605E54"/>
    <w:rsid w:val="00605EED"/>
    <w:rsid w:val="0060795E"/>
    <w:rsid w:val="006109EF"/>
    <w:rsid w:val="00611347"/>
    <w:rsid w:val="00611CF9"/>
    <w:rsid w:val="00615714"/>
    <w:rsid w:val="006168CF"/>
    <w:rsid w:val="00621DC2"/>
    <w:rsid w:val="0062537C"/>
    <w:rsid w:val="00630752"/>
    <w:rsid w:val="006314BC"/>
    <w:rsid w:val="006419DE"/>
    <w:rsid w:val="00643A9A"/>
    <w:rsid w:val="00645D8B"/>
    <w:rsid w:val="006502A3"/>
    <w:rsid w:val="0065143E"/>
    <w:rsid w:val="00654F0F"/>
    <w:rsid w:val="00656AA1"/>
    <w:rsid w:val="00665B49"/>
    <w:rsid w:val="00672822"/>
    <w:rsid w:val="00673620"/>
    <w:rsid w:val="0067363B"/>
    <w:rsid w:val="00673FA7"/>
    <w:rsid w:val="00674C65"/>
    <w:rsid w:val="0067574E"/>
    <w:rsid w:val="0067767E"/>
    <w:rsid w:val="006867D5"/>
    <w:rsid w:val="00686D55"/>
    <w:rsid w:val="006872A5"/>
    <w:rsid w:val="00692BB3"/>
    <w:rsid w:val="00696851"/>
    <w:rsid w:val="006A0D1B"/>
    <w:rsid w:val="006B2C97"/>
    <w:rsid w:val="006B4FE3"/>
    <w:rsid w:val="006B70A1"/>
    <w:rsid w:val="006B733C"/>
    <w:rsid w:val="006B7B44"/>
    <w:rsid w:val="006C006C"/>
    <w:rsid w:val="006C2C74"/>
    <w:rsid w:val="006C3EFB"/>
    <w:rsid w:val="006C5D2E"/>
    <w:rsid w:val="006D3C1D"/>
    <w:rsid w:val="006D3C70"/>
    <w:rsid w:val="006D4B5B"/>
    <w:rsid w:val="006E4E9B"/>
    <w:rsid w:val="006E74D1"/>
    <w:rsid w:val="006F1660"/>
    <w:rsid w:val="006F4CF1"/>
    <w:rsid w:val="006F57FA"/>
    <w:rsid w:val="006F775D"/>
    <w:rsid w:val="00702FA9"/>
    <w:rsid w:val="00717043"/>
    <w:rsid w:val="007210CF"/>
    <w:rsid w:val="0072466D"/>
    <w:rsid w:val="007278FE"/>
    <w:rsid w:val="0073176D"/>
    <w:rsid w:val="00731DC3"/>
    <w:rsid w:val="0073359D"/>
    <w:rsid w:val="0073719B"/>
    <w:rsid w:val="007375AC"/>
    <w:rsid w:val="00741534"/>
    <w:rsid w:val="007415EC"/>
    <w:rsid w:val="007416A2"/>
    <w:rsid w:val="00742617"/>
    <w:rsid w:val="00744F6E"/>
    <w:rsid w:val="00745C1D"/>
    <w:rsid w:val="007543B0"/>
    <w:rsid w:val="0076107E"/>
    <w:rsid w:val="0076194F"/>
    <w:rsid w:val="00762F65"/>
    <w:rsid w:val="00766051"/>
    <w:rsid w:val="00776649"/>
    <w:rsid w:val="00776910"/>
    <w:rsid w:val="00782B19"/>
    <w:rsid w:val="00782BB4"/>
    <w:rsid w:val="00782F8F"/>
    <w:rsid w:val="00784941"/>
    <w:rsid w:val="00785625"/>
    <w:rsid w:val="00787ABE"/>
    <w:rsid w:val="007933CF"/>
    <w:rsid w:val="007A4817"/>
    <w:rsid w:val="007B31AF"/>
    <w:rsid w:val="007B5959"/>
    <w:rsid w:val="007B6932"/>
    <w:rsid w:val="007C49E9"/>
    <w:rsid w:val="007C5F25"/>
    <w:rsid w:val="007C7ACD"/>
    <w:rsid w:val="007D083A"/>
    <w:rsid w:val="007D2AAC"/>
    <w:rsid w:val="007D54CB"/>
    <w:rsid w:val="007E0377"/>
    <w:rsid w:val="007E124E"/>
    <w:rsid w:val="007E1EE1"/>
    <w:rsid w:val="007E3A7F"/>
    <w:rsid w:val="007E6270"/>
    <w:rsid w:val="007E714D"/>
    <w:rsid w:val="007F0FD3"/>
    <w:rsid w:val="007F1DB3"/>
    <w:rsid w:val="007F3433"/>
    <w:rsid w:val="00801A92"/>
    <w:rsid w:val="00802C24"/>
    <w:rsid w:val="0080684F"/>
    <w:rsid w:val="00806C56"/>
    <w:rsid w:val="00807F76"/>
    <w:rsid w:val="0081251A"/>
    <w:rsid w:val="0081649B"/>
    <w:rsid w:val="008201FA"/>
    <w:rsid w:val="00824F38"/>
    <w:rsid w:val="00825BE0"/>
    <w:rsid w:val="00825F72"/>
    <w:rsid w:val="008260A4"/>
    <w:rsid w:val="00826D3B"/>
    <w:rsid w:val="00830A8B"/>
    <w:rsid w:val="00832A05"/>
    <w:rsid w:val="00832B7F"/>
    <w:rsid w:val="00836954"/>
    <w:rsid w:val="008369A6"/>
    <w:rsid w:val="008428AC"/>
    <w:rsid w:val="00847E3D"/>
    <w:rsid w:val="00850E09"/>
    <w:rsid w:val="00850FE7"/>
    <w:rsid w:val="008533BE"/>
    <w:rsid w:val="00863B63"/>
    <w:rsid w:val="00864704"/>
    <w:rsid w:val="008659A1"/>
    <w:rsid w:val="00865C5A"/>
    <w:rsid w:val="00866A5E"/>
    <w:rsid w:val="00867756"/>
    <w:rsid w:val="00871666"/>
    <w:rsid w:val="00871741"/>
    <w:rsid w:val="00875CD7"/>
    <w:rsid w:val="00881B91"/>
    <w:rsid w:val="00882563"/>
    <w:rsid w:val="008829A6"/>
    <w:rsid w:val="008837F5"/>
    <w:rsid w:val="00883D2C"/>
    <w:rsid w:val="008872F5"/>
    <w:rsid w:val="0088766A"/>
    <w:rsid w:val="0089129B"/>
    <w:rsid w:val="008932F3"/>
    <w:rsid w:val="0089408F"/>
    <w:rsid w:val="0089431B"/>
    <w:rsid w:val="00896DEC"/>
    <w:rsid w:val="008970FC"/>
    <w:rsid w:val="008A11C1"/>
    <w:rsid w:val="008A3470"/>
    <w:rsid w:val="008A6DEB"/>
    <w:rsid w:val="008B06C9"/>
    <w:rsid w:val="008B0766"/>
    <w:rsid w:val="008B1604"/>
    <w:rsid w:val="008B633E"/>
    <w:rsid w:val="008C0199"/>
    <w:rsid w:val="008D1023"/>
    <w:rsid w:val="008D1F1D"/>
    <w:rsid w:val="008E4636"/>
    <w:rsid w:val="008F0184"/>
    <w:rsid w:val="008F0D2C"/>
    <w:rsid w:val="008F3138"/>
    <w:rsid w:val="008F3280"/>
    <w:rsid w:val="008F6155"/>
    <w:rsid w:val="00910D0F"/>
    <w:rsid w:val="009143CA"/>
    <w:rsid w:val="00914A78"/>
    <w:rsid w:val="00916C3A"/>
    <w:rsid w:val="00916CF9"/>
    <w:rsid w:val="00917DF2"/>
    <w:rsid w:val="00920386"/>
    <w:rsid w:val="00921A62"/>
    <w:rsid w:val="00923C59"/>
    <w:rsid w:val="009242A1"/>
    <w:rsid w:val="0092505A"/>
    <w:rsid w:val="00925AE5"/>
    <w:rsid w:val="009302BF"/>
    <w:rsid w:val="00930E79"/>
    <w:rsid w:val="00934D90"/>
    <w:rsid w:val="0094065A"/>
    <w:rsid w:val="009425DC"/>
    <w:rsid w:val="0094343D"/>
    <w:rsid w:val="00943FB6"/>
    <w:rsid w:val="0094599E"/>
    <w:rsid w:val="00946280"/>
    <w:rsid w:val="009548C7"/>
    <w:rsid w:val="00956446"/>
    <w:rsid w:val="00961A94"/>
    <w:rsid w:val="00961D60"/>
    <w:rsid w:val="00962906"/>
    <w:rsid w:val="00967042"/>
    <w:rsid w:val="00970A07"/>
    <w:rsid w:val="00975976"/>
    <w:rsid w:val="00976CAE"/>
    <w:rsid w:val="0098085C"/>
    <w:rsid w:val="00983115"/>
    <w:rsid w:val="0098552E"/>
    <w:rsid w:val="00986BE1"/>
    <w:rsid w:val="00986E61"/>
    <w:rsid w:val="00990121"/>
    <w:rsid w:val="00991F26"/>
    <w:rsid w:val="009921FB"/>
    <w:rsid w:val="009932D5"/>
    <w:rsid w:val="009942E8"/>
    <w:rsid w:val="00997152"/>
    <w:rsid w:val="009A07BE"/>
    <w:rsid w:val="009A1A2F"/>
    <w:rsid w:val="009A4A06"/>
    <w:rsid w:val="009B0F32"/>
    <w:rsid w:val="009B1FA1"/>
    <w:rsid w:val="009B55D1"/>
    <w:rsid w:val="009B68E7"/>
    <w:rsid w:val="009C2CDA"/>
    <w:rsid w:val="009C410A"/>
    <w:rsid w:val="009C58E8"/>
    <w:rsid w:val="009D0596"/>
    <w:rsid w:val="009D2850"/>
    <w:rsid w:val="009D47F4"/>
    <w:rsid w:val="009D5AED"/>
    <w:rsid w:val="009D5FB3"/>
    <w:rsid w:val="009F0620"/>
    <w:rsid w:val="009F0B38"/>
    <w:rsid w:val="009F4B8F"/>
    <w:rsid w:val="009F66FC"/>
    <w:rsid w:val="009F68CD"/>
    <w:rsid w:val="00A01604"/>
    <w:rsid w:val="00A0635C"/>
    <w:rsid w:val="00A12A50"/>
    <w:rsid w:val="00A1476C"/>
    <w:rsid w:val="00A16EAB"/>
    <w:rsid w:val="00A17F24"/>
    <w:rsid w:val="00A23887"/>
    <w:rsid w:val="00A27481"/>
    <w:rsid w:val="00A319A9"/>
    <w:rsid w:val="00A35234"/>
    <w:rsid w:val="00A402D7"/>
    <w:rsid w:val="00A44677"/>
    <w:rsid w:val="00A469B3"/>
    <w:rsid w:val="00A47EE0"/>
    <w:rsid w:val="00A52142"/>
    <w:rsid w:val="00A52505"/>
    <w:rsid w:val="00A531B3"/>
    <w:rsid w:val="00A5465B"/>
    <w:rsid w:val="00A552D2"/>
    <w:rsid w:val="00A611C5"/>
    <w:rsid w:val="00A628B6"/>
    <w:rsid w:val="00A62C90"/>
    <w:rsid w:val="00A671D2"/>
    <w:rsid w:val="00A7011E"/>
    <w:rsid w:val="00A71168"/>
    <w:rsid w:val="00A71AC5"/>
    <w:rsid w:val="00A759C0"/>
    <w:rsid w:val="00A759CC"/>
    <w:rsid w:val="00A80505"/>
    <w:rsid w:val="00A81B73"/>
    <w:rsid w:val="00A829FE"/>
    <w:rsid w:val="00A84159"/>
    <w:rsid w:val="00A85290"/>
    <w:rsid w:val="00A858B4"/>
    <w:rsid w:val="00A858C5"/>
    <w:rsid w:val="00A91012"/>
    <w:rsid w:val="00A93A21"/>
    <w:rsid w:val="00A93D6A"/>
    <w:rsid w:val="00A95AD7"/>
    <w:rsid w:val="00A97023"/>
    <w:rsid w:val="00AA2AE3"/>
    <w:rsid w:val="00AA68F7"/>
    <w:rsid w:val="00AB355E"/>
    <w:rsid w:val="00AB4D73"/>
    <w:rsid w:val="00AB7864"/>
    <w:rsid w:val="00AC20A5"/>
    <w:rsid w:val="00AC4284"/>
    <w:rsid w:val="00AD04FC"/>
    <w:rsid w:val="00AD2E9E"/>
    <w:rsid w:val="00AD59F2"/>
    <w:rsid w:val="00AD6925"/>
    <w:rsid w:val="00AE5CA5"/>
    <w:rsid w:val="00AE7F9C"/>
    <w:rsid w:val="00AF3419"/>
    <w:rsid w:val="00AF6994"/>
    <w:rsid w:val="00B01C40"/>
    <w:rsid w:val="00B02F7D"/>
    <w:rsid w:val="00B0476D"/>
    <w:rsid w:val="00B16598"/>
    <w:rsid w:val="00B16D76"/>
    <w:rsid w:val="00B2069A"/>
    <w:rsid w:val="00B25040"/>
    <w:rsid w:val="00B26343"/>
    <w:rsid w:val="00B2638F"/>
    <w:rsid w:val="00B33E6A"/>
    <w:rsid w:val="00B34DEE"/>
    <w:rsid w:val="00B369C1"/>
    <w:rsid w:val="00B42D54"/>
    <w:rsid w:val="00B464BB"/>
    <w:rsid w:val="00B5242E"/>
    <w:rsid w:val="00B60D65"/>
    <w:rsid w:val="00B64385"/>
    <w:rsid w:val="00B675C1"/>
    <w:rsid w:val="00B71FA6"/>
    <w:rsid w:val="00B73C6E"/>
    <w:rsid w:val="00B75A4C"/>
    <w:rsid w:val="00B76A15"/>
    <w:rsid w:val="00B80774"/>
    <w:rsid w:val="00B80DF9"/>
    <w:rsid w:val="00B82872"/>
    <w:rsid w:val="00B832C8"/>
    <w:rsid w:val="00B92CC0"/>
    <w:rsid w:val="00B97997"/>
    <w:rsid w:val="00BA1376"/>
    <w:rsid w:val="00BA5A49"/>
    <w:rsid w:val="00BA734A"/>
    <w:rsid w:val="00BA7CF9"/>
    <w:rsid w:val="00BB04A0"/>
    <w:rsid w:val="00BB04E6"/>
    <w:rsid w:val="00BB0CC0"/>
    <w:rsid w:val="00BB2C2A"/>
    <w:rsid w:val="00BB61B9"/>
    <w:rsid w:val="00BC001E"/>
    <w:rsid w:val="00BC22CE"/>
    <w:rsid w:val="00BC6C61"/>
    <w:rsid w:val="00BD1BD4"/>
    <w:rsid w:val="00BD213D"/>
    <w:rsid w:val="00BD526F"/>
    <w:rsid w:val="00BD69D6"/>
    <w:rsid w:val="00BD7BF8"/>
    <w:rsid w:val="00BE279F"/>
    <w:rsid w:val="00BE5235"/>
    <w:rsid w:val="00BE6E9B"/>
    <w:rsid w:val="00BF0D5A"/>
    <w:rsid w:val="00BF13F8"/>
    <w:rsid w:val="00BF1669"/>
    <w:rsid w:val="00BF1848"/>
    <w:rsid w:val="00BF2F1B"/>
    <w:rsid w:val="00BF340B"/>
    <w:rsid w:val="00BF62CB"/>
    <w:rsid w:val="00BF77C0"/>
    <w:rsid w:val="00BF7E27"/>
    <w:rsid w:val="00C0029C"/>
    <w:rsid w:val="00C01C4D"/>
    <w:rsid w:val="00C055F2"/>
    <w:rsid w:val="00C06ACB"/>
    <w:rsid w:val="00C07A85"/>
    <w:rsid w:val="00C12C6E"/>
    <w:rsid w:val="00C14A20"/>
    <w:rsid w:val="00C1514C"/>
    <w:rsid w:val="00C1648B"/>
    <w:rsid w:val="00C169DC"/>
    <w:rsid w:val="00C16C9C"/>
    <w:rsid w:val="00C16F1F"/>
    <w:rsid w:val="00C20553"/>
    <w:rsid w:val="00C27A32"/>
    <w:rsid w:val="00C27AEF"/>
    <w:rsid w:val="00C3548F"/>
    <w:rsid w:val="00C37AC6"/>
    <w:rsid w:val="00C453A1"/>
    <w:rsid w:val="00C46F6C"/>
    <w:rsid w:val="00C47B51"/>
    <w:rsid w:val="00C5346E"/>
    <w:rsid w:val="00C61DB9"/>
    <w:rsid w:val="00C6357B"/>
    <w:rsid w:val="00C63838"/>
    <w:rsid w:val="00C65FA0"/>
    <w:rsid w:val="00C67560"/>
    <w:rsid w:val="00C768C1"/>
    <w:rsid w:val="00C77CEB"/>
    <w:rsid w:val="00C81F0C"/>
    <w:rsid w:val="00C824A2"/>
    <w:rsid w:val="00C90E3D"/>
    <w:rsid w:val="00C95488"/>
    <w:rsid w:val="00CA2937"/>
    <w:rsid w:val="00CA3F80"/>
    <w:rsid w:val="00CB0FF7"/>
    <w:rsid w:val="00CB697B"/>
    <w:rsid w:val="00CB720E"/>
    <w:rsid w:val="00CC117D"/>
    <w:rsid w:val="00CC1D43"/>
    <w:rsid w:val="00CE17C3"/>
    <w:rsid w:val="00CE53BA"/>
    <w:rsid w:val="00CF1E5B"/>
    <w:rsid w:val="00D02591"/>
    <w:rsid w:val="00D05048"/>
    <w:rsid w:val="00D059D9"/>
    <w:rsid w:val="00D111AE"/>
    <w:rsid w:val="00D112BF"/>
    <w:rsid w:val="00D1270A"/>
    <w:rsid w:val="00D21767"/>
    <w:rsid w:val="00D23220"/>
    <w:rsid w:val="00D24651"/>
    <w:rsid w:val="00D25A37"/>
    <w:rsid w:val="00D272EF"/>
    <w:rsid w:val="00D27541"/>
    <w:rsid w:val="00D30FE7"/>
    <w:rsid w:val="00D31BC0"/>
    <w:rsid w:val="00D31C12"/>
    <w:rsid w:val="00D32702"/>
    <w:rsid w:val="00D32B36"/>
    <w:rsid w:val="00D359D8"/>
    <w:rsid w:val="00D35DAB"/>
    <w:rsid w:val="00D364B3"/>
    <w:rsid w:val="00D37252"/>
    <w:rsid w:val="00D4088E"/>
    <w:rsid w:val="00D426B2"/>
    <w:rsid w:val="00D44A98"/>
    <w:rsid w:val="00D456B0"/>
    <w:rsid w:val="00D46723"/>
    <w:rsid w:val="00D53327"/>
    <w:rsid w:val="00D534F6"/>
    <w:rsid w:val="00D555DC"/>
    <w:rsid w:val="00D5596F"/>
    <w:rsid w:val="00D57829"/>
    <w:rsid w:val="00D613DC"/>
    <w:rsid w:val="00D61662"/>
    <w:rsid w:val="00D62FA7"/>
    <w:rsid w:val="00D63594"/>
    <w:rsid w:val="00D6538E"/>
    <w:rsid w:val="00D65B5A"/>
    <w:rsid w:val="00D67107"/>
    <w:rsid w:val="00D67F13"/>
    <w:rsid w:val="00D73480"/>
    <w:rsid w:val="00D809F1"/>
    <w:rsid w:val="00D87109"/>
    <w:rsid w:val="00D9092E"/>
    <w:rsid w:val="00DA0586"/>
    <w:rsid w:val="00DB1C8A"/>
    <w:rsid w:val="00DC2147"/>
    <w:rsid w:val="00DC3E8C"/>
    <w:rsid w:val="00DC6B22"/>
    <w:rsid w:val="00DD2262"/>
    <w:rsid w:val="00DD306A"/>
    <w:rsid w:val="00DE1F0A"/>
    <w:rsid w:val="00DE45BB"/>
    <w:rsid w:val="00DE6AB3"/>
    <w:rsid w:val="00DF1BD2"/>
    <w:rsid w:val="00DF4815"/>
    <w:rsid w:val="00DF4ADC"/>
    <w:rsid w:val="00DF5419"/>
    <w:rsid w:val="00E043D3"/>
    <w:rsid w:val="00E048B8"/>
    <w:rsid w:val="00E04D8E"/>
    <w:rsid w:val="00E101AD"/>
    <w:rsid w:val="00E1202E"/>
    <w:rsid w:val="00E12080"/>
    <w:rsid w:val="00E1218D"/>
    <w:rsid w:val="00E13805"/>
    <w:rsid w:val="00E139D5"/>
    <w:rsid w:val="00E14E32"/>
    <w:rsid w:val="00E1578C"/>
    <w:rsid w:val="00E15FC6"/>
    <w:rsid w:val="00E209A0"/>
    <w:rsid w:val="00E220E1"/>
    <w:rsid w:val="00E23B67"/>
    <w:rsid w:val="00E23B92"/>
    <w:rsid w:val="00E27DF7"/>
    <w:rsid w:val="00E36A9A"/>
    <w:rsid w:val="00E3799A"/>
    <w:rsid w:val="00E419B7"/>
    <w:rsid w:val="00E41AA0"/>
    <w:rsid w:val="00E50418"/>
    <w:rsid w:val="00E5141B"/>
    <w:rsid w:val="00E51484"/>
    <w:rsid w:val="00E51AC8"/>
    <w:rsid w:val="00E634E1"/>
    <w:rsid w:val="00E70417"/>
    <w:rsid w:val="00E737BE"/>
    <w:rsid w:val="00E73DFC"/>
    <w:rsid w:val="00E73FC9"/>
    <w:rsid w:val="00E77934"/>
    <w:rsid w:val="00E84A8B"/>
    <w:rsid w:val="00E85C19"/>
    <w:rsid w:val="00E85F1C"/>
    <w:rsid w:val="00E95297"/>
    <w:rsid w:val="00E972E3"/>
    <w:rsid w:val="00EA4440"/>
    <w:rsid w:val="00EA56AA"/>
    <w:rsid w:val="00EA6652"/>
    <w:rsid w:val="00EB48A2"/>
    <w:rsid w:val="00EB4B20"/>
    <w:rsid w:val="00EC1888"/>
    <w:rsid w:val="00EC6967"/>
    <w:rsid w:val="00ED1294"/>
    <w:rsid w:val="00ED13C5"/>
    <w:rsid w:val="00ED3508"/>
    <w:rsid w:val="00ED5D66"/>
    <w:rsid w:val="00EE1AC4"/>
    <w:rsid w:val="00EE297C"/>
    <w:rsid w:val="00EE3323"/>
    <w:rsid w:val="00EE43AB"/>
    <w:rsid w:val="00EE5528"/>
    <w:rsid w:val="00EE560C"/>
    <w:rsid w:val="00EE7349"/>
    <w:rsid w:val="00EF0321"/>
    <w:rsid w:val="00EF0A0B"/>
    <w:rsid w:val="00EF285B"/>
    <w:rsid w:val="00EF4A2B"/>
    <w:rsid w:val="00EF72EC"/>
    <w:rsid w:val="00F00823"/>
    <w:rsid w:val="00F056A6"/>
    <w:rsid w:val="00F05D4A"/>
    <w:rsid w:val="00F06145"/>
    <w:rsid w:val="00F066C6"/>
    <w:rsid w:val="00F06F01"/>
    <w:rsid w:val="00F073B4"/>
    <w:rsid w:val="00F12819"/>
    <w:rsid w:val="00F13930"/>
    <w:rsid w:val="00F16A16"/>
    <w:rsid w:val="00F17C46"/>
    <w:rsid w:val="00F25707"/>
    <w:rsid w:val="00F277A4"/>
    <w:rsid w:val="00F27B90"/>
    <w:rsid w:val="00F346A3"/>
    <w:rsid w:val="00F34AFE"/>
    <w:rsid w:val="00F35AD4"/>
    <w:rsid w:val="00F36FFF"/>
    <w:rsid w:val="00F433B8"/>
    <w:rsid w:val="00F435A8"/>
    <w:rsid w:val="00F43E3C"/>
    <w:rsid w:val="00F44C87"/>
    <w:rsid w:val="00F4637C"/>
    <w:rsid w:val="00F47685"/>
    <w:rsid w:val="00F51355"/>
    <w:rsid w:val="00F54142"/>
    <w:rsid w:val="00F650C6"/>
    <w:rsid w:val="00F663D9"/>
    <w:rsid w:val="00F67DC2"/>
    <w:rsid w:val="00F7293D"/>
    <w:rsid w:val="00F73C88"/>
    <w:rsid w:val="00F75410"/>
    <w:rsid w:val="00F772E0"/>
    <w:rsid w:val="00F77C91"/>
    <w:rsid w:val="00F85994"/>
    <w:rsid w:val="00F85D40"/>
    <w:rsid w:val="00F928DE"/>
    <w:rsid w:val="00F971BA"/>
    <w:rsid w:val="00F978F8"/>
    <w:rsid w:val="00FA3AB4"/>
    <w:rsid w:val="00FA3EA7"/>
    <w:rsid w:val="00FB0C12"/>
    <w:rsid w:val="00FB7666"/>
    <w:rsid w:val="00FC0FF1"/>
    <w:rsid w:val="00FC2F9C"/>
    <w:rsid w:val="00FC4E89"/>
    <w:rsid w:val="00FC70AA"/>
    <w:rsid w:val="00FD14B3"/>
    <w:rsid w:val="00FD2629"/>
    <w:rsid w:val="00FD7EEB"/>
    <w:rsid w:val="00FE0876"/>
    <w:rsid w:val="00FE1003"/>
    <w:rsid w:val="00FE2BC0"/>
    <w:rsid w:val="00FE3C64"/>
    <w:rsid w:val="00FE6535"/>
    <w:rsid w:val="00FE70CA"/>
    <w:rsid w:val="00FF0FDF"/>
    <w:rsid w:val="00FF45BE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  <w14:docId w14:val="57BC6369"/>
  <w15:docId w15:val="{4D99BC1B-664F-4E50-8016-3FA777C17B3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D9092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141DB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41DB8"/>
  </w:style>
  <w:style w:type="paragraph" w:styleId="Tekstbalonia">
    <w:name w:val="Balloon Text"/>
    <w:basedOn w:val="Normal"/>
    <w:semiHidden/>
    <w:rsid w:val="002D534E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8F31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F3138"/>
    <w:rPr>
      <w:sz w:val="24"/>
      <w:szCs w:val="24"/>
    </w:rPr>
  </w:style>
  <w:style w:type="paragraph" w:styleId="Default" w:customStyle="true">
    <w:name w:val="Default"/>
    <w:rsid w:val="007D083A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E1A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1AC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E1AC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E1AC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E1AC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960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85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503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061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45</izvorni_sadrzaj>
    <derivirana_varijabla naziv="DomainObject.Prostorija.Naziv_1">soba 45</derivirana_varijabla>
  </DomainObject.Prostorija.Naziv>
  <DomainObject.Prostorija.Oznaka>
    <izvorni_sadrzaj>45</izvorni_sadrzaj>
    <derivirana_varijabla naziv="DomainObject.Prostorija.Oznaka_1">45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2026.</izvorni_sadrzaj>
    <derivirana_varijabla naziv="DomainObject.StvarniPocetakDatum_1">16. travnja 2026.</derivirana_varijabla>
  </DomainObject.StvarniPocetakDatum>
  <DomainObject.StvarniZavrsetakDatum>
    <izvorni_sadrzaj>16. travnja 2026.</izvorni_sadrzaj>
    <derivirana_varijabla naziv="DomainObject.StvarniZavrsetakDatum_1">16. travnja 2026.</derivirana_varijabla>
  </DomainObject.StvarniZavrsetakDatum>
  <DomainObject.PlaniraniZavrsetakDatum>
    <izvorni_sadrzaj>16. travnja 2026.</izvorni_sadrzaj>
    <derivirana_varijabla naziv="DomainObject.PlaniraniZavrsetakDatum_1">16. travnja 2026.</derivirana_varijabla>
  </DomainObject.PlaniraniZavrsetakDatum>
  <DomainObject.PlaniraniPocetakDatum>
    <izvorni_sadrzaj>16. travnja 2026.</izvorni_sadrzaj>
    <derivirana_varijabla naziv="DomainObject.PlaniraniPocetakDatum_1">16. travnja 2026.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2026.</izvorni_sadrzaj>
    <derivirana_varijabla naziv="DomainObject.Zapisnik.DatumKreiranja_1">16.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Ovr-630/2023-58</izvorni_sadrzaj>
    <derivirana_varijabla naziv="DomainObject.Zapisnik.Oznaka_1">Ovr-630/2023-58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2023.</izvorni_sadrzaj>
    <derivirana_varijabla naziv="DomainObject.Predmet.DatumOsnivanja_1">31.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27884.74</izvorni_sadrzaj>
    <derivirana_varijabla naziv="DomainObject.Predmet.InicijalnaVrijednost_1">27884.74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Ovr-630/2023</izvorni_sadrzaj>
    <derivirana_varijabla naziv="DomainObject.Predmet.OznakaBroj_1">Ovr-630/2023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SRPAK; MIRJANA ŠIKIĆ</izvorni_sadrzaj>
    <derivirana_varijabla naziv="DomainObject.Predmet.ProtustrankaFormated_1">  ROBERT SRPAK; MIRJANA ŠIKIĆ</derivirana_varijabla>
  </DomainObject.Predmet.ProtustrankaFormated>
  <DomainObject.Predmet.ProtustrankaFormatedOIB>
    <izvorni_sadrzaj>  ROBERT SRPAK, OIB 32139729100; MIRJANA ŠIKIĆ, OIB 69651903198</izvorni_sadrzaj>
    <derivirana_varijabla naziv="DomainObject.Predmet.ProtustrankaFormatedOIB_1">  ROBERT SRPAK, OIB 32139729100; MIRJANA ŠIKIĆ, OIB 69651903198</derivirana_varijabla>
  </DomainObject.Predmet.ProtustrankaFormatedOIB>
  <DomainObject.Predmet.ProtustrankaFormatedWithAdress>
    <izvorni_sadrzaj> ROBERT SRPAK, Von-Der-Goltz-Allee 26, Kiel; MIRJANA ŠIKIĆ, Strelec 23, 40000 Strelec</izvorni_sadrzaj>
    <derivirana_varijabla naziv="DomainObject.Predmet.ProtustrankaFormatedWithAdress_1"> ROBERT SRPAK, Von-Der-Goltz-Allee 26, Kiel; MIRJANA ŠIKIĆ, Strelec 23, 40000 Strelec</derivirana_varijabla>
  </DomainObject.Predmet.ProtustrankaFormatedWithAdress>
  <DomainObject.Predmet.ProtustrankaFormatedWithAdressOIB>
    <izvorni_sadrzaj> ROBERT SRPAK, OIB 32139729100, Von-Der-Goltz-Allee 26, Kiel; MIRJANA ŠIKIĆ, OIB 69651903198, Strelec 23, 40000 Strelec</izvorni_sadrzaj>
    <derivirana_varijabla naziv="DomainObject.Predmet.ProtustrankaFormatedWithAdressOIB_1"> ROBERT SRPAK, OIB 32139729100, Von-Der-Goltz-Allee 26, Kiel; MIRJANA ŠIKIĆ, OIB 69651903198, Strelec 23, 40000 Strelec</derivirana_varijabla>
  </DomainObject.Predmet.ProtustrankaFormatedWithAdressOIB>
  <DomainObject.Predmet.ProtustrankaWithAdress>
    <izvorni_sadrzaj>ROBERT SRPAK Von-Der-Goltz-Allee 26, Kiel, MIRJANA ŠIKIĆ Strelec 23, 40000 Strelec</izvorni_sadrzaj>
    <derivirana_varijabla naziv="DomainObject.Predmet.ProtustrankaWithAdress_1">ROBERT SRPAK Von-Der-Goltz-Allee 26, Kiel, MIRJANA ŠIKIĆ Strelec 23, 40000 Strelec</derivirana_varijabla>
  </DomainObject.Predmet.ProtustrankaWithAdress>
  <DomainObject.Predmet.ProtustrankaWithAdressOIB>
    <izvorni_sadrzaj>ROBERT SRPAK, OIB 32139729100, Von-Der-Goltz-Allee 26, Kiel, MIRJANA ŠIKIĆ, OIB 69651903198, Strelec 23, 40000 Strelec</izvorni_sadrzaj>
    <derivirana_varijabla naziv="DomainObject.Predmet.ProtustrankaWithAdressOIB_1">ROBERT SRPAK, OIB 32139729100, Von-Der-Goltz-Allee 26, Kiel, MIRJANA ŠIKIĆ, OIB 69651903198, Strelec 23, 40000 Strelec</derivirana_varijabla>
  </DomainObject.Predmet.ProtustrankaWithAdressOIB>
  <DomainObject.Predmet.ProtustrankaNazivFormated>
    <izvorni_sadrzaj>ROBERT SRPAK,MIRJANA ŠIKIĆ</izvorni_sadrzaj>
    <derivirana_varijabla naziv="DomainObject.Predmet.ProtustrankaNazivFormated_1">ROBERT SRPAK,MIRJANA ŠIKIĆ</derivirana_varijabla>
  </DomainObject.Predmet.ProtustrankaNazivFormated>
  <DomainObject.Predmet.ProtustrankaNazivFormatedOIB>
    <izvorni_sadrzaj>ROBERT SRPAK, OIB 32139729100,MIRJANA ŠIKIĆ, OIB 69651903198</izvorni_sadrzaj>
    <derivirana_varijabla naziv="DomainObject.Predmet.ProtustrankaNazivFormatedOIB_1">ROBERT SRPAK, OIB 32139729100,MIRJANA ŠIKIĆ, OIB 69651903198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38</izvorni_sadrzaj>
    <derivirana_varijabla naziv="DomainObject.Predmet.Referada.Naziv_1">referada 38</derivirana_varijabla>
  </DomainObject.Predmet.Referada.Naziv>
  <DomainObject.Predmet.Referada.Oznaka>
    <izvorni_sadrzaj>38</izvorni_sadrzaj>
    <derivirana_varijabla naziv="DomainObject.Predmet.Referada.Oznaka_1">38</derivirana_varijabla>
  </DomainObject.Predmet.Referada.Oznaka>
  <DomainObject.Predmet.Referada.Prostorija.Naziv>
    <izvorni_sadrzaj>soba 45</izvorni_sadrzaj>
    <derivirana_varijabla naziv="DomainObject.Predmet.Referada.Prostorija.Naziv_1">soba 45</derivirana_varijabla>
  </DomainObject.Predmet.Referada.Prostorija.Naziv>
  <DomainObject.Predmet.Referada.Prostorija.Oznaka>
    <izvorni_sadrzaj>45</izvorni_sadrzaj>
    <derivirana_varijabla naziv="DomainObject.Predmet.Referada.Prostorija.Oznaka_1">45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Emanuel Melnjak</izvorni_sadrzaj>
    <derivirana_varijabla naziv="DomainObject.Predmet.Referada.Sudac_1">Emanuel Melnjak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Vidović</izvorni_sadrzaj>
    <derivirana_varijabla naziv="DomainObject.Predmet.StrankaFormated_1">  PRIVREDNA BANKA ZAGREB - DIONIČKO DRUŠTVO zastupanog po punomoćniku Zoran Vidović</derivirana_varijabla>
  </DomainObject.Predmet.StrankaFormated>
  <DomainObject.Predmet.StrankaFormatedOIB>
    <izvorni_sadrzaj>  PRIVREDNA BANKA ZAGREB - DIONIČKO DRUŠTVO, OIB 02535697732 zastupanog po punomoćniku Zoran Vidović</izvorni_sadrzaj>
    <derivirana_varijabla naziv="DomainObject.Predmet.StrankaFormatedOIB_1">  PRIVREDNA BANKA ZAGREB - DIONIČKO DRUŠTVO, OIB 02535697732 zastupanog po punomoćniku Zoran Vidović</derivirana_varijabla>
  </DomainObject.Predmet.StrankaFormatedOIB>
  <DomainObject.Predmet.StrankaFormatedWithAdress>
    <izvorni_sadrzaj> PRIVREDNA BANKA ZAGREB - DIONIČKO DRUŠTVO, Radnička cesta 50, 10000 Zagreb zastupanog po punomoćniku Zoran Vidović</izvorni_sadrzaj>
    <derivirana_varijabla naziv="DomainObject.Predmet.StrankaFormatedWithAdress_1"> PRIVREDNA BANKA ZAGREB - DIONIČKO DRUŠTVO, Radnička cesta 50, 10000 Zagreb zastupanog po punomoćniku Zoran Vidović</derivirana_varijabla>
  </DomainObject.Predmet.StrankaFormatedWithAdress>
  <DomainObject.Predmet.StrankaFormatedWithAdressOIB>
    <izvorni_sadrzaj> PRIVREDNA BANKA ZAGREB - DIONIČKO DRUŠTVO, OIB 02535697732, Radnička cesta 50, 10000 Zagreb zastupanog po punomoćniku Zoran Vidović</izvorni_sadrzaj>
    <derivirana_varijabla naziv="DomainObject.Predmet.StrankaFormatedWithAdressOIB_1"> PRIVREDNA BANKA ZAGREB - DIONIČKO DRUŠTVO, OIB 02535697732, Radnička cesta 50, 10000 Zagreb zastupanog po punomoćniku Zoran Vidović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</izvorni_sadrzaj>
    <derivirana_varijabla naziv="DomainObject.Predmet.TrenutnaLokacijaSpisa.Naziv_1">ovršna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</izvorni_sadrzaj>
    <derivirana_varijabla naziv="DomainObject.Predmet.UstrojstvenaJedinicaVodi.Naziv_1">ovršna</derivirana_varijabla>
  </DomainObject.Predmet.UstrojstvenaJedinicaVodi.Naziv>
  <DomainObject.Predmet.UstrojstvenaJedinicaVodi.Oznaka>
    <izvorni_sadrzaj>ovršna</izvorni_sadrzaj>
    <derivirana_varijabla naziv="DomainObject.Predmet.UstrojstvenaJedinicaVodi.Oznaka_1">ovršna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Dubravka Lovrec</izvorni_sadrzaj>
    <derivirana_varijabla naziv="DomainObject.Predmet.Zapisnicar_1">Dubravka Lovrec</derivirana_varijabla>
  </DomainObject.Predmet.Zapisnicar>
  <DomainObject.Predmet.StrankaListFormated>
    <izvorni_sadrzaj>
      <item>PRIVREDNA BANKA ZAGREB - DIONIČKO DRUŠTVO zastupanog po punomoćniku Zoran Vidović</item>
    </izvorni_sadrzaj>
    <derivirana_varijabla naziv="DomainObject.Predmet.StrankaListFormated_1">
      <item>PRIVREDNA BANKA ZAGREB - DIONIČKO DRUŠTVO zastupanog po punomoćniku Zoran Vidović</item>
    </derivirana_varijabla>
  </DomainObject.Predmet.StrankaListFormated>
  <DomainObject.Predmet.StrankaListFormatedOIB>
    <izvorni_sadrzaj>
      <item>PRIVREDNA BANKA ZAGREB - DIONIČKO DRUŠTVO, OIB 02535697732 zastupanog po punomoćniku Zoran Vidović</item>
    </izvorni_sadrzaj>
    <derivirana_varijabla naziv="DomainObject.Predmet.StrankaListFormatedOIB_1">
      <item>PRIVREDNA BANKA ZAGREB - DIONIČKO DRUŠTVO, OIB 02535697732 zastupanog po punomoćniku Zoran Vidović</item>
    </derivirana_varijabla>
  </DomainObject.Predmet.StrankaListFormatedOIB>
  <DomainObject.Predmet.StrankaListFormatedWithAdress>
    <izvorni_sadrzaj>
      <item>PRIVREDNA BANKA ZAGREB - DIONIČKO DRUŠTVO, Radnička cesta 50, 10000 Zagreb zastupanog po punomoćniku Zoran Vidović</item>
    </izvorni_sadrzaj>
    <derivirana_varijabla naziv="DomainObject.Predmet.StrankaListFormatedWithAdress_1">
      <item>PRIVREDNA BANKA ZAGREB - DIONIČKO DRUŠTVO, Radnička cesta 50, 10000 Zagreb zastupanog po punomoćniku Zoran Vidović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Zoran Vidović</item>
    </izvorni_sadrzaj>
    <derivirana_varijabla naziv="DomainObject.Predmet.StrankaListFormatedWithAdressOIB_1">
      <item>PRIVREDNA BANKA ZAGREB - DIONIČKO DRUŠTVO, OIB 02535697732, Radnička cesta 50, 10000 Zagreb zastupanog po punomoćniku Zoran Vidović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ROBERT SRPAK</item>
      <item>MIRJANA ŠIKIĆ</item>
    </izvorni_sadrzaj>
    <derivirana_varijabla naziv="DomainObject.Predmet.ProtuStrankaListFormated_1">
      <item>ROBERT SRPAK</item>
      <item>MIRJANA ŠIKIĆ</item>
    </derivirana_varijabla>
  </DomainObject.Predmet.ProtuStrankaListFormated>
  <DomainObject.Predmet.ProtuStrankaListFormatedOIB>
    <izvorni_sadrzaj>
      <item>ROBERT SRPAK, OIB 32139729100</item>
      <item>MIRJANA ŠIKIĆ, OIB 69651903198</item>
    </izvorni_sadrzaj>
    <derivirana_varijabla naziv="DomainObject.Predmet.ProtuStrankaListFormatedOIB_1">
      <item>ROBERT SRPAK, OIB 32139729100</item>
      <item>MIRJANA ŠIKIĆ, OIB 69651903198</item>
    </derivirana_varijabla>
  </DomainObject.Predmet.ProtuStrankaListFormatedOIB>
  <DomainObject.Predmet.ProtuStrankaListFormatedWithAdress>
    <izvorni_sadrzaj>
      <item>ROBERT SRPAK, Von-Der-Goltz-Allee 26, Kiel</item>
      <item>MIRJANA ŠIKIĆ, Strelec 23, 40000 Strelec</item>
    </izvorni_sadrzaj>
    <derivirana_varijabla naziv="DomainObject.Predmet.ProtuStrankaListFormatedWithAdress_1">
      <item>ROBERT SRPAK, Von-Der-Goltz-Allee 26, Kiel</item>
      <item>MIRJANA ŠIKIĆ, Strelec 23, 40000 Strelec</item>
    </derivirana_varijabla>
  </DomainObject.Predmet.ProtuStrankaListFormatedWithAdress>
  <DomainObject.Predmet.ProtuStrankaListFormatedWithAdressOIB>
    <izvorni_sadrzaj>
      <item>ROBERT SRPAK, OIB 32139729100, Von-Der-Goltz-Allee 26, Kiel</item>
      <item>MIRJANA ŠIKIĆ, OIB 69651903198, Strelec 23, 40000 Strelec</item>
    </izvorni_sadrzaj>
    <derivirana_varijabla naziv="DomainObject.Predmet.ProtuStrankaListFormatedWithAdressOIB_1">
      <item>ROBERT SRPAK, OIB 32139729100, Von-Der-Goltz-Allee 26, Kiel</item>
      <item>MIRJANA ŠIKIĆ, OIB 69651903198, Strelec 23, 40000 Strelec</item>
    </derivirana_varijabla>
  </DomainObject.Predmet.ProtuStrankaListFormatedWithAdressOIB>
  <DomainObject.Predmet.ProtuStrankaListNazivFormated>
    <izvorni_sadrzaj>
      <item>ROBERT SRPAK</item>
      <item>MIRJANA ŠIKIĆ</item>
    </izvorni_sadrzaj>
    <derivirana_varijabla naziv="DomainObject.Predmet.ProtuStrankaListNazivFormated_1">
      <item>ROBERT SRPAK</item>
      <item>MIRJANA ŠIKIĆ</item>
    </derivirana_varijabla>
  </DomainObject.Predmet.ProtuStrankaListNazivFormated>
  <DomainObject.Predmet.ProtuStrankaListNazivFormatedOIB>
    <izvorni_sadrzaj>
      <item>ROBERT SRPAK, OIB 32139729100</item>
      <item>MIRJANA ŠIKIĆ, OIB 69651903198</item>
    </izvorni_sadrzaj>
    <derivirana_varijabla naziv="DomainObject.Predmet.ProtuStrankaListNazivFormatedOIB_1">
      <item>ROBERT SRPAK, OIB 32139729100</item>
      <item>MIRJANA ŠIKIĆ, OIB 69651903198</item>
    </derivirana_varijabla>
  </DomainObject.Predmet.ProtuStrankaListNazivFormatedOIB>
  <DomainObject.Predmet.OstaliListFormated>
    <izvorni_sadrzaj>
      <item>Zoran Vidović punomoćnik sudionika u postupku PRIVREDNA BANKA ZAGREB - DIONIČKO DRUŠTVO</item>
      <item>ZKO</item>
      <item>Općinsko državno odvjetništvo u Čakovcu</item>
    </izvorni_sadrzaj>
    <derivirana_varijabla naziv="DomainObject.Predmet.OstaliListFormated_1">
      <item>Zoran Vidović punomoćnik sudionika u postupku PRIVREDNA BANKA ZAGREB - DIONIČKO DRUŠTVO</item>
      <item>ZKO</item>
      <item>Općinsko državno odvjetništvo u Čakovcu</item>
    </derivirana_varijabla>
  </DomainObject.Predmet.OstaliListFormated>
  <DomainObject.Predmet.OstaliListFormatedOIB>
    <izvorni_sadrzaj>
      <item>Zoran Vidović, OIB 32873879983 punomoćnik sudionika u postupku PRIVREDNA BANKA ZAGREB - DIONIČKO DRUŠTVO</item>
      <item>ZKO</item>
      <item>Općinsko državno odvjetništvo u Čakovcu</item>
    </izvorni_sadrzaj>
    <derivirana_varijabla naziv="DomainObject.Predmet.OstaliListFormatedOIB_1">
      <item>Zoran Vidović, OIB 32873879983 punomoćnik sudionika u postupku PRIVREDNA BANKA ZAGREB - DIONIČKO DRUŠTVO</item>
      <item>ZKO</item>
      <item>Općinsko državno odvjetništvo u Čakovcu</item>
    </derivirana_varijabla>
  </DomainObject.Predmet.OstaliListFormatedOIB>
  <DomainObject.Predmet.OstaliListFormatedWithAdress>
    <izvorni_sadrzaj>
      <item>Zoran Vidović, Kratka 2/1, 42000 Varaždin punomoćnik sudionika u postupku PRIVREDNA BANKA ZAGREB - DIONIČKO DRUŠTVO</item>
      <item>ZKO</item>
      <item>Općinsko državno odvjetništvo u Čakovcu, Ulica kralja Tomislava 12, 40000 Čakovec</item>
    </izvorni_sadrzaj>
    <derivirana_varijabla naziv="DomainObject.Predmet.OstaliListFormatedWithAdress_1">
      <item>Zoran Vidović, Kratka 2/1, 42000 Varaždin punomoćnik sudionika u postupku PRIVREDNA BANKA ZAGREB - DIONIČKO DRUŠTVO</item>
      <item>ZKO</item>
      <item>Općinsko državno odvjetništvo u Čakovcu, Ulica kralja Tomislava 12, 40000 Čakovec</item>
    </derivirana_varijabla>
  </DomainObject.Predmet.OstaliListFormatedWithAdress>
  <DomainObject.Predmet.OstaliListFormatedWithAdressOIB>
    <izvorni_sadrzaj>
      <item>Zoran Vidović, OIB 32873879983, Kratka 2/1, 42000 Varaždin punomoćnik sudionika u postupku PRIVREDNA BANKA ZAGREB - DIONIČKO DRUŠTVO</item>
      <item>ZKO</item>
      <item>Općinsko državno odvjetništvo u Čakovcu, Ulica kralja Tomislava 12, 40000 Čakovec</item>
    </izvorni_sadrzaj>
    <derivirana_varijabla naziv="DomainObject.Predmet.OstaliListFormatedWithAdressOIB_1">
      <item>Zoran Vidović, OIB 32873879983, Kratka 2/1, 42000 Varaždin punomoćnik sudionika u postupku PRIVREDNA BANKA ZAGREB - DIONIČKO DRUŠTVO</item>
      <item>ZKO</item>
      <item>Općinsko državno odvjetništvo u Čakovcu, Ulica kralja Tomislava 12, 40000 Čakovec</item>
    </derivirana_varijabla>
  </DomainObject.Predmet.OstaliListFormatedWithAdressOIB>
  <DomainObject.Predmet.OstaliListNazivFormated>
    <izvorni_sadrzaj>
      <item>Zoran Vidović</item>
      <item>ZKO</item>
      <item>Općinsko državno odvjetništvo u Čakovcu</item>
    </izvorni_sadrzaj>
    <derivirana_varijabla naziv="DomainObject.Predmet.OstaliListNazivFormated_1">
      <item>Zoran Vidović</item>
      <item>ZKO</item>
      <item>Općinsko državno odvjetništvo u Čakovcu</item>
    </derivirana_varijabla>
  </DomainObject.Predmet.OstaliListNazivFormated>
  <DomainObject.Predmet.OstaliListNazivFormatedOIB>
    <izvorni_sadrzaj>
      <item>Zoran Vidović, OIB 32873879983</item>
      <item>ZKO</item>
      <item>Općinsko državno odvjetništvo u Čakovcu</item>
    </izvorni_sadrzaj>
    <derivirana_varijabla naziv="DomainObject.Predmet.OstaliListNazivFormatedOIB_1">
      <item>Zoran Vidović, OIB 32873879983</item>
      <item>ZKO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travnja 2026.</izvorni_sadrzaj>
    <derivirana_varijabla naziv="DomainObject.Datum_1">16. travnja 2026.</derivirana_varijabla>
  </DomainObject.Datum>
  <DomainObject.PoslovniBrojDokumenta>
    <izvorni_sadrzaj>Ovr-630/2023-58</izvorni_sadrzaj>
    <derivirana_varijabla naziv="DomainObject.PoslovniBrojDokumenta_1">Ovr-630/2023-58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ROBERT SRPAK i dr.</izvorni_sadrzaj>
    <derivirana_varijabla naziv="DomainObject.Predmet.ProtustrankaIDrugi_1">ROBERT SRPAK i dr.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ROBERT SRPAK, OIB 32139729100, Von-Der-Goltz-Allee 26, Kiel i dr.</izvorni_sadrzaj>
    <derivirana_varijabla naziv="DomainObject.Predmet.ProtustrankaIDrugiAdressOIB_1">ROBERT SRPAK, OIB 32139729100, Von-Der-Goltz-Allee 26, Kiel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ROBERT SRPAK</item>
      <item>MIRJANA ŠIKIĆ</item>
      <item>Zoran Vidović</item>
      <item>ZKO</item>
      <item>Općinsko državno odvjetništvo u Čakovcu</item>
    </izvorni_sadrzaj>
    <derivirana_varijabla naziv="DomainObject.Predmet.SudioniciListNaziv_1">
      <item>PRIVREDNA BANKA ZAGREB - DIONIČKO DRUŠTVO</item>
      <item>ROBERT SRPAK</item>
      <item>MIRJANA ŠIKIĆ</item>
      <item>Zoran Vidović</item>
      <item>ZKO</item>
      <item>Općinsko državno odvjetništvo u Čakovcu</item>
    </derivirana_varijabla>
  </DomainObject.Predmet.SudioniciListNaziv>
  <DomainObject.Predmet.SudioniciListAdressOIB>
    <izvorni_sadrzaj>
      <item>PRIVREDNA BANKA ZAGREB - DIONIČKO DRUŠTVO, OIB 02535697732, Radnička cesta 50,10000 Zagreb</item>
      <item>ROBERT SRPAK, OIB 32139729100, Von-Der-Goltz-Allee 26,Kiel</item>
      <item>MIRJANA ŠIKIĆ, OIB 69651903198, Strelec 23,40000 Strelec</item>
      <item>Zoran Vidović, OIB 32873879983, Kratka 2/1,42000 Varaždin</item>
      <item>ZKO</item>
      <item>Općinsko državno odvjetništvo u Čakovcu, Ulica kralja Tomislava 12,40000 Čakovec</item>
    </izvorni_sadrzaj>
    <derivirana_varijabla naziv="DomainObject.Predmet.SudioniciListAdressOIB_1">
      <item>PRIVREDNA BANKA ZAGREB - DIONIČKO DRUŠTVO, OIB 02535697732, Radnička cesta 50,10000 Zagreb</item>
      <item>ROBERT SRPAK, OIB 32139729100, Von-Der-Goltz-Allee 26,Kiel</item>
      <item>MIRJANA ŠIKIĆ, OIB 69651903198, Strelec 23,40000 Strelec</item>
      <item>Zoran Vidović, OIB 32873879983, Kratka 2/1,42000 Varaždin</item>
      <item>ZKO</item>
      <item>Općinsko državno odvjetništvo u Čakovcu, Ulica kralja Tomislava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32139729100</item>
      <item>, OIB 69651903198</item>
      <item>, OIB 32873879983</item>
      <item>, OIB null</item>
      <item>, OIB null</item>
    </izvorni_sadrzaj>
    <derivirana_varijabla naziv="DomainObject.Predmet.SudioniciListNazivOIB_1">
      <item>, OIB 02535697732</item>
      <item>, OIB 32139729100</item>
      <item>, OIB 69651903198</item>
      <item>, OIB 32873879983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kolovoza 2023.</izvorni_sadrzaj>
    <derivirana_varijabla naziv="DomainObject.Predmet.DatumPocetkaProcesa_1">31.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273</properties:Words>
  <properties:Characters>1536</properties:Characters>
  <properties:Lines>57</properties:Lines>
  <properties:Paragraphs>25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XVI Ovr-173/09-13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2026-04-16T05:34:00Z</dcterms:created>
  <dc:creator>svinscak</dc:creator>
  <cp:lastModifiedBy>Dubravka Lovrec</cp:lastModifiedBy>
  <cp:lastPrinted>2026-04-16T06:04:00Z</cp:lastPrinted>
  <dcterms:modified xmlns:xsi="http://www.w3.org/2001/XMLSchema-instance" xsi:type="dcterms:W3CDTF">2026-04-16T06:29:00Z</dcterms:modified>
  <cp:revision>5</cp:revision>
  <dc:title>Broj: XVI Ovr-173/09-13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Ovr-630/2023-58 / Zapisnik - Ročište (ovr 630 23 namirenje pbz  robert srpak mirjana šikić.docx)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